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F9C75" w14:textId="77777777" w:rsidR="005F3587" w:rsidRPr="00521395" w:rsidRDefault="005F3587" w:rsidP="005F3587">
      <w:pPr>
        <w:tabs>
          <w:tab w:val="center" w:pos="4513"/>
        </w:tabs>
        <w:jc w:val="both"/>
        <w:rPr>
          <w:rFonts w:ascii="Arial" w:eastAsia="Calibri" w:hAnsi="Arial" w:cs="Arial"/>
          <w:b/>
          <w:bCs/>
          <w:lang w:val="en-ZA"/>
        </w:rPr>
      </w:pPr>
      <w:r w:rsidRPr="00521395">
        <w:rPr>
          <w:rFonts w:ascii="Arial" w:eastAsia="Calibri" w:hAnsi="Arial" w:cs="Arial"/>
          <w:b/>
          <w:bCs/>
          <w:lang w:val="en-ZA"/>
        </w:rPr>
        <w:t>Name of Training / Workshop:</w:t>
      </w:r>
    </w:p>
    <w:p w14:paraId="0EB1FCBD" w14:textId="77777777" w:rsidR="005F3587" w:rsidRPr="00521395" w:rsidRDefault="005F3587" w:rsidP="005F3587">
      <w:pPr>
        <w:tabs>
          <w:tab w:val="center" w:pos="4513"/>
        </w:tabs>
        <w:jc w:val="both"/>
        <w:rPr>
          <w:rFonts w:ascii="Arial" w:eastAsia="Calibri" w:hAnsi="Arial" w:cs="Arial"/>
          <w:b/>
          <w:bCs/>
          <w:lang w:val="en-ZA"/>
        </w:rPr>
      </w:pPr>
      <w:r w:rsidRPr="00521395">
        <w:rPr>
          <w:rFonts w:ascii="Arial" w:eastAsia="Calibri" w:hAnsi="Arial" w:cs="Arial"/>
          <w:b/>
          <w:bCs/>
          <w:lang w:val="en-ZA"/>
        </w:rPr>
        <w:t>Municipality Name and Ward Number:</w:t>
      </w:r>
    </w:p>
    <w:p w14:paraId="5D399608" w14:textId="77777777" w:rsidR="005F3587" w:rsidRPr="00521395" w:rsidRDefault="005F3587" w:rsidP="005F3587">
      <w:pPr>
        <w:tabs>
          <w:tab w:val="center" w:pos="4513"/>
        </w:tabs>
        <w:jc w:val="both"/>
        <w:rPr>
          <w:rFonts w:ascii="Arial" w:eastAsia="Calibri" w:hAnsi="Arial" w:cs="Arial"/>
          <w:b/>
          <w:bCs/>
          <w:lang w:val="en-ZA"/>
        </w:rPr>
      </w:pPr>
      <w:r w:rsidRPr="00521395">
        <w:rPr>
          <w:rFonts w:ascii="Arial" w:eastAsia="Calibri" w:hAnsi="Arial" w:cs="Arial"/>
          <w:b/>
          <w:bCs/>
          <w:lang w:val="en-ZA"/>
        </w:rPr>
        <w:t>Region:</w:t>
      </w:r>
    </w:p>
    <w:p w14:paraId="053D93AA" w14:textId="77777777" w:rsidR="005F3587" w:rsidRPr="00521395" w:rsidRDefault="005F3587" w:rsidP="005F3587">
      <w:pPr>
        <w:tabs>
          <w:tab w:val="center" w:pos="4513"/>
        </w:tabs>
        <w:jc w:val="both"/>
        <w:rPr>
          <w:rFonts w:ascii="Arial" w:eastAsia="Calibri" w:hAnsi="Arial" w:cs="Arial"/>
          <w:b/>
          <w:bCs/>
          <w:lang w:val="en-ZA"/>
        </w:rPr>
      </w:pPr>
      <w:r w:rsidRPr="00521395">
        <w:rPr>
          <w:rFonts w:ascii="Arial" w:eastAsia="Calibri" w:hAnsi="Arial" w:cs="Arial"/>
          <w:b/>
          <w:bCs/>
          <w:lang w:val="en-ZA"/>
        </w:rPr>
        <w:t>Venue:</w:t>
      </w:r>
    </w:p>
    <w:p w14:paraId="2656A3AC" w14:textId="77777777" w:rsidR="005F3587" w:rsidRPr="00521395" w:rsidRDefault="005F3587" w:rsidP="005F3587">
      <w:pPr>
        <w:tabs>
          <w:tab w:val="center" w:pos="4513"/>
        </w:tabs>
        <w:jc w:val="both"/>
        <w:rPr>
          <w:rFonts w:ascii="Arial" w:eastAsia="Calibri" w:hAnsi="Arial" w:cs="Arial"/>
          <w:b/>
          <w:bCs/>
          <w:lang w:val="en-ZA"/>
        </w:rPr>
      </w:pPr>
      <w:r w:rsidRPr="00521395">
        <w:rPr>
          <w:rFonts w:ascii="Arial" w:eastAsia="Calibri" w:hAnsi="Arial" w:cs="Arial"/>
          <w:b/>
          <w:bCs/>
          <w:lang w:val="en-ZA"/>
        </w:rPr>
        <w:t>Date</w:t>
      </w:r>
      <w:r w:rsidR="00E5075B" w:rsidRPr="00521395">
        <w:rPr>
          <w:rFonts w:ascii="Arial" w:eastAsia="Calibri" w:hAnsi="Arial" w:cs="Arial"/>
          <w:b/>
          <w:bCs/>
          <w:lang w:val="en-ZA"/>
        </w:rPr>
        <w:t>:</w:t>
      </w:r>
    </w:p>
    <w:p w14:paraId="64D1B8D3" w14:textId="77777777" w:rsidR="00497F96" w:rsidRPr="00521395" w:rsidRDefault="00497F96" w:rsidP="00A252C8">
      <w:pPr>
        <w:rPr>
          <w:rFonts w:ascii="Arial" w:hAnsi="Arial" w:cs="Arial"/>
        </w:rPr>
      </w:pPr>
    </w:p>
    <w:p w14:paraId="5CAC7175" w14:textId="77777777" w:rsidR="00893242" w:rsidRDefault="00601016" w:rsidP="00893242">
      <w:pPr>
        <w:tabs>
          <w:tab w:val="center" w:pos="4513"/>
        </w:tabs>
        <w:jc w:val="center"/>
        <w:rPr>
          <w:rFonts w:ascii="Arial" w:eastAsia="Calibri" w:hAnsi="Arial" w:cs="Arial"/>
          <w:b/>
          <w:bCs/>
          <w:sz w:val="36"/>
          <w:lang w:val="en-ZA"/>
        </w:rPr>
      </w:pPr>
      <w:r w:rsidRPr="00601016">
        <w:rPr>
          <w:rFonts w:ascii="Arial" w:eastAsia="Calibri" w:hAnsi="Arial" w:cs="Arial"/>
          <w:b/>
          <w:bCs/>
          <w:sz w:val="36"/>
          <w:lang w:val="en-ZA"/>
        </w:rPr>
        <w:t>ATTENDANCE REGISTER FOR: NON- FINANCIAL SUPPORT FOR COOPERATIVES</w:t>
      </w:r>
    </w:p>
    <w:p w14:paraId="5E898A8A" w14:textId="77777777" w:rsidR="00601016" w:rsidRPr="00601016" w:rsidRDefault="00601016" w:rsidP="00893242">
      <w:pPr>
        <w:tabs>
          <w:tab w:val="center" w:pos="4513"/>
        </w:tabs>
        <w:jc w:val="center"/>
        <w:rPr>
          <w:rFonts w:ascii="Arial" w:eastAsia="Calibri" w:hAnsi="Arial" w:cs="Arial"/>
          <w:b/>
          <w:bCs/>
          <w:sz w:val="36"/>
          <w:lang w:val="en-ZA"/>
        </w:rPr>
      </w:pPr>
    </w:p>
    <w:tbl>
      <w:tblPr>
        <w:tblW w:w="217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8"/>
        <w:gridCol w:w="2963"/>
        <w:gridCol w:w="3109"/>
        <w:gridCol w:w="2827"/>
        <w:gridCol w:w="2685"/>
        <w:gridCol w:w="2260"/>
        <w:gridCol w:w="1190"/>
        <w:gridCol w:w="1134"/>
        <w:gridCol w:w="990"/>
        <w:gridCol w:w="1290"/>
        <w:gridCol w:w="2670"/>
      </w:tblGrid>
      <w:tr w:rsidR="00E14A03" w:rsidRPr="00521395" w14:paraId="76D7FD13" w14:textId="77777777" w:rsidTr="00E14A03">
        <w:trPr>
          <w:trHeight w:val="1265"/>
        </w:trPr>
        <w:tc>
          <w:tcPr>
            <w:tcW w:w="678" w:type="dxa"/>
          </w:tcPr>
          <w:p w14:paraId="5D94C5B2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  <w:r w:rsidRPr="00521395">
              <w:rPr>
                <w:rFonts w:ascii="Arial" w:eastAsia="Calibri" w:hAnsi="Arial" w:cs="Arial"/>
                <w:b/>
                <w:bCs/>
                <w:lang w:val="en-ZA" w:eastAsia="en-ZA"/>
              </w:rPr>
              <w:t>No.</w:t>
            </w:r>
          </w:p>
        </w:tc>
        <w:tc>
          <w:tcPr>
            <w:tcW w:w="2974" w:type="dxa"/>
            <w:shd w:val="clear" w:color="auto" w:fill="auto"/>
          </w:tcPr>
          <w:p w14:paraId="2F711748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  <w:r w:rsidRPr="00521395">
              <w:rPr>
                <w:rFonts w:ascii="Arial" w:eastAsia="Calibri" w:hAnsi="Arial" w:cs="Arial"/>
                <w:b/>
                <w:bCs/>
                <w:lang w:val="en-ZA" w:eastAsia="en-ZA"/>
              </w:rPr>
              <w:t>Name and Surname</w:t>
            </w:r>
          </w:p>
        </w:tc>
        <w:tc>
          <w:tcPr>
            <w:tcW w:w="3119" w:type="dxa"/>
            <w:shd w:val="clear" w:color="auto" w:fill="auto"/>
          </w:tcPr>
          <w:p w14:paraId="2096E1ED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  <w:r w:rsidRPr="00521395">
              <w:rPr>
                <w:rFonts w:ascii="Arial" w:eastAsia="Calibri" w:hAnsi="Arial" w:cs="Arial"/>
                <w:b/>
                <w:bCs/>
                <w:lang w:val="en-ZA" w:eastAsia="en-ZA"/>
              </w:rPr>
              <w:t xml:space="preserve">Cooperative </w:t>
            </w:r>
          </w:p>
          <w:p w14:paraId="5766007C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  <w:r w:rsidRPr="00521395">
              <w:rPr>
                <w:rFonts w:ascii="Arial" w:eastAsia="Calibri" w:hAnsi="Arial" w:cs="Arial"/>
                <w:b/>
                <w:bCs/>
                <w:lang w:val="en-ZA" w:eastAsia="en-ZA"/>
              </w:rPr>
              <w:t>Name</w:t>
            </w:r>
          </w:p>
        </w:tc>
        <w:tc>
          <w:tcPr>
            <w:tcW w:w="2835" w:type="dxa"/>
            <w:shd w:val="clear" w:color="auto" w:fill="auto"/>
          </w:tcPr>
          <w:p w14:paraId="7F2D8882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  <w:r w:rsidRPr="00521395">
              <w:rPr>
                <w:rFonts w:ascii="Arial" w:eastAsia="Calibri" w:hAnsi="Arial" w:cs="Arial"/>
                <w:b/>
                <w:bCs/>
                <w:lang w:val="en-ZA" w:eastAsia="en-ZA"/>
              </w:rPr>
              <w:t xml:space="preserve">Cooperative  </w:t>
            </w:r>
          </w:p>
          <w:p w14:paraId="10DADFE9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  <w:r w:rsidRPr="00521395">
              <w:rPr>
                <w:rFonts w:ascii="Arial" w:eastAsia="Calibri" w:hAnsi="Arial" w:cs="Arial"/>
                <w:b/>
                <w:bCs/>
                <w:lang w:val="en-ZA" w:eastAsia="en-ZA"/>
              </w:rPr>
              <w:t>CIPC Reg No:</w:t>
            </w:r>
          </w:p>
        </w:tc>
        <w:tc>
          <w:tcPr>
            <w:tcW w:w="2693" w:type="dxa"/>
          </w:tcPr>
          <w:p w14:paraId="37CCAAB6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  <w:r w:rsidRPr="00521395">
              <w:rPr>
                <w:rFonts w:ascii="Arial" w:eastAsia="Calibri" w:hAnsi="Arial" w:cs="Arial"/>
                <w:b/>
                <w:bCs/>
                <w:lang w:val="en-ZA" w:eastAsia="en-ZA"/>
              </w:rPr>
              <w:t>Telephone Number</w:t>
            </w:r>
          </w:p>
        </w:tc>
        <w:tc>
          <w:tcPr>
            <w:tcW w:w="2268" w:type="dxa"/>
          </w:tcPr>
          <w:p w14:paraId="41BDE361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  <w:r w:rsidRPr="00521395">
              <w:rPr>
                <w:rFonts w:ascii="Arial" w:eastAsia="Calibri" w:hAnsi="Arial" w:cs="Arial"/>
                <w:b/>
                <w:bCs/>
                <w:lang w:val="en-ZA" w:eastAsia="en-ZA"/>
              </w:rPr>
              <w:t>Sector</w:t>
            </w:r>
          </w:p>
        </w:tc>
        <w:tc>
          <w:tcPr>
            <w:tcW w:w="1134" w:type="dxa"/>
            <w:shd w:val="clear" w:color="auto" w:fill="auto"/>
          </w:tcPr>
          <w:p w14:paraId="2CC8E338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  <w:r w:rsidRPr="00521395">
              <w:rPr>
                <w:rFonts w:ascii="Arial" w:eastAsia="Calibri" w:hAnsi="Arial" w:cs="Arial"/>
                <w:b/>
                <w:bCs/>
                <w:lang w:val="en-ZA" w:eastAsia="en-ZA"/>
              </w:rPr>
              <w:t>Military Veteran (Yes/No)</w:t>
            </w:r>
          </w:p>
        </w:tc>
        <w:tc>
          <w:tcPr>
            <w:tcW w:w="1134" w:type="dxa"/>
          </w:tcPr>
          <w:p w14:paraId="31C1B329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  <w:r w:rsidRPr="00521395">
              <w:rPr>
                <w:rFonts w:ascii="Arial" w:eastAsia="Calibri" w:hAnsi="Arial" w:cs="Arial"/>
                <w:b/>
                <w:bCs/>
                <w:lang w:val="en-ZA" w:eastAsia="en-ZA"/>
              </w:rPr>
              <w:t>Gender Male / Female / Other</w:t>
            </w:r>
          </w:p>
        </w:tc>
        <w:tc>
          <w:tcPr>
            <w:tcW w:w="992" w:type="dxa"/>
            <w:shd w:val="clear" w:color="auto" w:fill="auto"/>
          </w:tcPr>
          <w:p w14:paraId="6F03013C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</w:p>
          <w:p w14:paraId="615356BA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  <w:r w:rsidRPr="00521395">
              <w:rPr>
                <w:rFonts w:ascii="Arial" w:eastAsia="Calibri" w:hAnsi="Arial" w:cs="Arial"/>
                <w:b/>
                <w:bCs/>
                <w:lang w:val="en-ZA" w:eastAsia="en-ZA"/>
              </w:rPr>
              <w:t>Age</w:t>
            </w:r>
          </w:p>
        </w:tc>
        <w:tc>
          <w:tcPr>
            <w:tcW w:w="1290" w:type="dxa"/>
          </w:tcPr>
          <w:p w14:paraId="55330831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hAnsi="Arial" w:cs="Arial"/>
                <w:b/>
                <w:lang w:val="en-ZA" w:eastAsia="en-ZA"/>
              </w:rPr>
            </w:pPr>
            <w:r w:rsidRPr="00521395">
              <w:rPr>
                <w:rFonts w:ascii="Arial" w:hAnsi="Arial" w:cs="Arial"/>
                <w:b/>
                <w:lang w:val="en-ZA" w:eastAsia="en-ZA"/>
              </w:rPr>
              <w:t>Person with Disability</w:t>
            </w:r>
          </w:p>
          <w:p w14:paraId="21CE2BD9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hAnsi="Arial" w:cs="Arial"/>
                <w:b/>
                <w:lang w:val="en-ZA" w:eastAsia="en-ZA"/>
              </w:rPr>
            </w:pPr>
            <w:r w:rsidRPr="00521395">
              <w:rPr>
                <w:rFonts w:ascii="Arial" w:hAnsi="Arial" w:cs="Arial"/>
                <w:b/>
                <w:lang w:val="en-ZA" w:eastAsia="en-ZA"/>
              </w:rPr>
              <w:t>(Yes/No)</w:t>
            </w:r>
          </w:p>
          <w:p w14:paraId="7D74FAD2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hAnsi="Arial" w:cs="Arial"/>
                <w:b/>
                <w:lang w:val="en-ZA" w:eastAsia="en-ZA"/>
              </w:rPr>
            </w:pPr>
          </w:p>
        </w:tc>
        <w:tc>
          <w:tcPr>
            <w:tcW w:w="2679" w:type="dxa"/>
            <w:shd w:val="clear" w:color="auto" w:fill="auto"/>
          </w:tcPr>
          <w:p w14:paraId="0BC74613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  <w:r w:rsidRPr="00521395">
              <w:rPr>
                <w:rFonts w:ascii="Arial" w:eastAsia="Calibri" w:hAnsi="Arial" w:cs="Arial"/>
                <w:b/>
                <w:bCs/>
                <w:lang w:val="en-ZA" w:eastAsia="en-ZA"/>
              </w:rPr>
              <w:t>Signature</w:t>
            </w:r>
          </w:p>
        </w:tc>
      </w:tr>
      <w:tr w:rsidR="00E14A03" w:rsidRPr="00521395" w14:paraId="590DCE58" w14:textId="77777777" w:rsidTr="00E14A03">
        <w:trPr>
          <w:trHeight w:val="880"/>
        </w:trPr>
        <w:tc>
          <w:tcPr>
            <w:tcW w:w="678" w:type="dxa"/>
          </w:tcPr>
          <w:p w14:paraId="5714A841" w14:textId="77777777" w:rsidR="00893242" w:rsidRPr="00521395" w:rsidRDefault="00893242" w:rsidP="00893242">
            <w:pPr>
              <w:tabs>
                <w:tab w:val="center" w:pos="4513"/>
              </w:tabs>
              <w:rPr>
                <w:rFonts w:ascii="Arial" w:eastAsia="Calibri" w:hAnsi="Arial" w:cs="Arial"/>
                <w:bCs/>
                <w:lang w:val="en-ZA" w:eastAsia="en-ZA"/>
              </w:rPr>
            </w:pPr>
            <w:r w:rsidRPr="00521395">
              <w:rPr>
                <w:rFonts w:ascii="Arial" w:eastAsia="Calibri" w:hAnsi="Arial" w:cs="Arial"/>
                <w:bCs/>
                <w:lang w:val="en-ZA" w:eastAsia="en-ZA"/>
              </w:rPr>
              <w:t>1.</w:t>
            </w:r>
          </w:p>
        </w:tc>
        <w:tc>
          <w:tcPr>
            <w:tcW w:w="2974" w:type="dxa"/>
            <w:shd w:val="clear" w:color="auto" w:fill="auto"/>
          </w:tcPr>
          <w:p w14:paraId="4E87A43F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  <w:p w14:paraId="44B4EE89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119" w:type="dxa"/>
            <w:shd w:val="clear" w:color="auto" w:fill="auto"/>
          </w:tcPr>
          <w:p w14:paraId="6C2FDBF4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835" w:type="dxa"/>
            <w:shd w:val="clear" w:color="auto" w:fill="auto"/>
          </w:tcPr>
          <w:p w14:paraId="031605D9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93" w:type="dxa"/>
          </w:tcPr>
          <w:p w14:paraId="7EEB0003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268" w:type="dxa"/>
          </w:tcPr>
          <w:p w14:paraId="186C7D6A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34" w:type="dxa"/>
            <w:shd w:val="clear" w:color="auto" w:fill="auto"/>
          </w:tcPr>
          <w:p w14:paraId="1513FB8A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34" w:type="dxa"/>
          </w:tcPr>
          <w:p w14:paraId="3AA5A12B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992" w:type="dxa"/>
            <w:shd w:val="clear" w:color="auto" w:fill="auto"/>
          </w:tcPr>
          <w:p w14:paraId="7F24C5C2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290" w:type="dxa"/>
          </w:tcPr>
          <w:p w14:paraId="40C3AD32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79" w:type="dxa"/>
            <w:shd w:val="clear" w:color="auto" w:fill="auto"/>
          </w:tcPr>
          <w:p w14:paraId="2DD82B9C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</w:tr>
      <w:tr w:rsidR="00E14A03" w:rsidRPr="00521395" w14:paraId="2A65D7A5" w14:textId="77777777" w:rsidTr="00E14A03">
        <w:trPr>
          <w:trHeight w:val="850"/>
        </w:trPr>
        <w:tc>
          <w:tcPr>
            <w:tcW w:w="678" w:type="dxa"/>
          </w:tcPr>
          <w:p w14:paraId="01B1FB89" w14:textId="77777777" w:rsidR="00893242" w:rsidRPr="00521395" w:rsidRDefault="00893242" w:rsidP="00893242">
            <w:pPr>
              <w:tabs>
                <w:tab w:val="center" w:pos="4513"/>
              </w:tabs>
              <w:rPr>
                <w:rFonts w:ascii="Arial" w:eastAsia="Calibri" w:hAnsi="Arial" w:cs="Arial"/>
                <w:bCs/>
                <w:lang w:val="en-ZA" w:eastAsia="en-ZA"/>
              </w:rPr>
            </w:pPr>
            <w:r w:rsidRPr="00521395">
              <w:rPr>
                <w:rFonts w:ascii="Arial" w:eastAsia="Calibri" w:hAnsi="Arial" w:cs="Arial"/>
                <w:bCs/>
                <w:lang w:val="en-ZA" w:eastAsia="en-ZA"/>
              </w:rPr>
              <w:t>2.</w:t>
            </w:r>
          </w:p>
        </w:tc>
        <w:tc>
          <w:tcPr>
            <w:tcW w:w="2974" w:type="dxa"/>
            <w:shd w:val="clear" w:color="auto" w:fill="auto"/>
          </w:tcPr>
          <w:p w14:paraId="240B6A06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119" w:type="dxa"/>
            <w:shd w:val="clear" w:color="auto" w:fill="auto"/>
          </w:tcPr>
          <w:p w14:paraId="64EF24F2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835" w:type="dxa"/>
            <w:shd w:val="clear" w:color="auto" w:fill="auto"/>
          </w:tcPr>
          <w:p w14:paraId="456954AB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93" w:type="dxa"/>
          </w:tcPr>
          <w:p w14:paraId="74E20E84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268" w:type="dxa"/>
          </w:tcPr>
          <w:p w14:paraId="1F53DB76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34" w:type="dxa"/>
            <w:shd w:val="clear" w:color="auto" w:fill="auto"/>
          </w:tcPr>
          <w:p w14:paraId="6F16FAEE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34" w:type="dxa"/>
          </w:tcPr>
          <w:p w14:paraId="5FA57E16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992" w:type="dxa"/>
            <w:shd w:val="clear" w:color="auto" w:fill="auto"/>
          </w:tcPr>
          <w:p w14:paraId="6AE2F51F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290" w:type="dxa"/>
          </w:tcPr>
          <w:p w14:paraId="1FE28C04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79" w:type="dxa"/>
            <w:shd w:val="clear" w:color="auto" w:fill="auto"/>
          </w:tcPr>
          <w:p w14:paraId="512242B4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</w:tr>
      <w:tr w:rsidR="00E14A03" w:rsidRPr="00521395" w14:paraId="38F0218F" w14:textId="77777777" w:rsidTr="00E14A03">
        <w:trPr>
          <w:trHeight w:val="834"/>
        </w:trPr>
        <w:tc>
          <w:tcPr>
            <w:tcW w:w="678" w:type="dxa"/>
          </w:tcPr>
          <w:p w14:paraId="200EB022" w14:textId="77777777" w:rsidR="00893242" w:rsidRPr="00521395" w:rsidRDefault="00893242" w:rsidP="00893242">
            <w:pPr>
              <w:tabs>
                <w:tab w:val="center" w:pos="4513"/>
              </w:tabs>
              <w:rPr>
                <w:rFonts w:ascii="Arial" w:eastAsia="Calibri" w:hAnsi="Arial" w:cs="Arial"/>
                <w:bCs/>
                <w:lang w:val="en-ZA" w:eastAsia="en-ZA"/>
              </w:rPr>
            </w:pPr>
            <w:r w:rsidRPr="00521395">
              <w:rPr>
                <w:rFonts w:ascii="Arial" w:eastAsia="Calibri" w:hAnsi="Arial" w:cs="Arial"/>
                <w:bCs/>
                <w:lang w:val="en-ZA" w:eastAsia="en-ZA"/>
              </w:rPr>
              <w:t>3.</w:t>
            </w:r>
          </w:p>
        </w:tc>
        <w:tc>
          <w:tcPr>
            <w:tcW w:w="2974" w:type="dxa"/>
            <w:shd w:val="clear" w:color="auto" w:fill="auto"/>
          </w:tcPr>
          <w:p w14:paraId="6E87BDFF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  <w:p w14:paraId="6890E1EF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119" w:type="dxa"/>
            <w:shd w:val="clear" w:color="auto" w:fill="auto"/>
          </w:tcPr>
          <w:p w14:paraId="1938893C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835" w:type="dxa"/>
            <w:shd w:val="clear" w:color="auto" w:fill="auto"/>
          </w:tcPr>
          <w:p w14:paraId="28F57C7E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93" w:type="dxa"/>
          </w:tcPr>
          <w:p w14:paraId="6CB5C25D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268" w:type="dxa"/>
          </w:tcPr>
          <w:p w14:paraId="13EE6CC3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34" w:type="dxa"/>
            <w:shd w:val="clear" w:color="auto" w:fill="auto"/>
          </w:tcPr>
          <w:p w14:paraId="3CCF3BCC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34" w:type="dxa"/>
          </w:tcPr>
          <w:p w14:paraId="7535DB78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992" w:type="dxa"/>
            <w:shd w:val="clear" w:color="auto" w:fill="auto"/>
          </w:tcPr>
          <w:p w14:paraId="2E318D0C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290" w:type="dxa"/>
          </w:tcPr>
          <w:p w14:paraId="3DFCC1FA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79" w:type="dxa"/>
            <w:shd w:val="clear" w:color="auto" w:fill="auto"/>
          </w:tcPr>
          <w:p w14:paraId="24AA6BA3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</w:tr>
      <w:tr w:rsidR="00E14A03" w:rsidRPr="00521395" w14:paraId="61E1E113" w14:textId="77777777" w:rsidTr="00E14A03">
        <w:trPr>
          <w:trHeight w:val="988"/>
        </w:trPr>
        <w:tc>
          <w:tcPr>
            <w:tcW w:w="678" w:type="dxa"/>
          </w:tcPr>
          <w:p w14:paraId="6F444084" w14:textId="77777777" w:rsidR="00893242" w:rsidRPr="00521395" w:rsidRDefault="00893242" w:rsidP="00893242">
            <w:pPr>
              <w:tabs>
                <w:tab w:val="center" w:pos="4513"/>
              </w:tabs>
              <w:rPr>
                <w:rFonts w:ascii="Arial" w:eastAsia="Calibri" w:hAnsi="Arial" w:cs="Arial"/>
                <w:bCs/>
                <w:lang w:val="en-ZA" w:eastAsia="en-ZA"/>
              </w:rPr>
            </w:pPr>
            <w:r w:rsidRPr="00521395">
              <w:rPr>
                <w:rFonts w:ascii="Arial" w:eastAsia="Calibri" w:hAnsi="Arial" w:cs="Arial"/>
                <w:bCs/>
                <w:lang w:val="en-ZA" w:eastAsia="en-ZA"/>
              </w:rPr>
              <w:t>4.</w:t>
            </w:r>
          </w:p>
        </w:tc>
        <w:tc>
          <w:tcPr>
            <w:tcW w:w="2974" w:type="dxa"/>
            <w:shd w:val="clear" w:color="auto" w:fill="auto"/>
          </w:tcPr>
          <w:p w14:paraId="286BF26E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  <w:p w14:paraId="50401DC8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119" w:type="dxa"/>
            <w:shd w:val="clear" w:color="auto" w:fill="auto"/>
          </w:tcPr>
          <w:p w14:paraId="46C367DC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835" w:type="dxa"/>
            <w:shd w:val="clear" w:color="auto" w:fill="auto"/>
          </w:tcPr>
          <w:p w14:paraId="51743378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93" w:type="dxa"/>
          </w:tcPr>
          <w:p w14:paraId="71E7668C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268" w:type="dxa"/>
          </w:tcPr>
          <w:p w14:paraId="5555EE89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34" w:type="dxa"/>
            <w:shd w:val="clear" w:color="auto" w:fill="auto"/>
          </w:tcPr>
          <w:p w14:paraId="5CACEA57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34" w:type="dxa"/>
          </w:tcPr>
          <w:p w14:paraId="70A6ED02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992" w:type="dxa"/>
            <w:shd w:val="clear" w:color="auto" w:fill="auto"/>
          </w:tcPr>
          <w:p w14:paraId="4EDF6B06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290" w:type="dxa"/>
          </w:tcPr>
          <w:p w14:paraId="6C19A469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79" w:type="dxa"/>
            <w:shd w:val="clear" w:color="auto" w:fill="auto"/>
          </w:tcPr>
          <w:p w14:paraId="2EC54B2E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</w:tr>
      <w:tr w:rsidR="00E14A03" w:rsidRPr="00521395" w14:paraId="02068E6B" w14:textId="77777777" w:rsidTr="00E14A03">
        <w:trPr>
          <w:trHeight w:val="832"/>
        </w:trPr>
        <w:tc>
          <w:tcPr>
            <w:tcW w:w="678" w:type="dxa"/>
          </w:tcPr>
          <w:p w14:paraId="31848D0A" w14:textId="77777777" w:rsidR="00893242" w:rsidRPr="00521395" w:rsidRDefault="00893242" w:rsidP="00893242">
            <w:pPr>
              <w:tabs>
                <w:tab w:val="center" w:pos="4513"/>
              </w:tabs>
              <w:rPr>
                <w:rFonts w:ascii="Arial" w:eastAsia="Calibri" w:hAnsi="Arial" w:cs="Arial"/>
                <w:bCs/>
                <w:lang w:val="en-ZA" w:eastAsia="en-ZA"/>
              </w:rPr>
            </w:pPr>
            <w:r w:rsidRPr="00521395">
              <w:rPr>
                <w:rFonts w:ascii="Arial" w:eastAsia="Calibri" w:hAnsi="Arial" w:cs="Arial"/>
                <w:bCs/>
                <w:lang w:val="en-ZA" w:eastAsia="en-ZA"/>
              </w:rPr>
              <w:t>5.</w:t>
            </w:r>
          </w:p>
        </w:tc>
        <w:tc>
          <w:tcPr>
            <w:tcW w:w="2974" w:type="dxa"/>
            <w:shd w:val="clear" w:color="auto" w:fill="auto"/>
          </w:tcPr>
          <w:p w14:paraId="45238B21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  <w:p w14:paraId="7F9D4A4D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119" w:type="dxa"/>
            <w:shd w:val="clear" w:color="auto" w:fill="auto"/>
          </w:tcPr>
          <w:p w14:paraId="50385998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835" w:type="dxa"/>
            <w:shd w:val="clear" w:color="auto" w:fill="auto"/>
          </w:tcPr>
          <w:p w14:paraId="1CD1EC2B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93" w:type="dxa"/>
          </w:tcPr>
          <w:p w14:paraId="3C5E0031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268" w:type="dxa"/>
          </w:tcPr>
          <w:p w14:paraId="7D3A3815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34" w:type="dxa"/>
            <w:shd w:val="clear" w:color="auto" w:fill="auto"/>
          </w:tcPr>
          <w:p w14:paraId="3D866721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34" w:type="dxa"/>
          </w:tcPr>
          <w:p w14:paraId="682F2D3C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992" w:type="dxa"/>
            <w:shd w:val="clear" w:color="auto" w:fill="auto"/>
          </w:tcPr>
          <w:p w14:paraId="74E7453D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290" w:type="dxa"/>
          </w:tcPr>
          <w:p w14:paraId="67582B52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79" w:type="dxa"/>
            <w:shd w:val="clear" w:color="auto" w:fill="auto"/>
          </w:tcPr>
          <w:p w14:paraId="3C82D3DD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</w:tr>
      <w:tr w:rsidR="00E14A03" w:rsidRPr="00521395" w14:paraId="4D0D5D8F" w14:textId="77777777" w:rsidTr="00E14A03">
        <w:trPr>
          <w:trHeight w:val="844"/>
        </w:trPr>
        <w:tc>
          <w:tcPr>
            <w:tcW w:w="678" w:type="dxa"/>
          </w:tcPr>
          <w:p w14:paraId="50925D23" w14:textId="77777777" w:rsidR="00893242" w:rsidRPr="00521395" w:rsidRDefault="00893242" w:rsidP="00893242">
            <w:pPr>
              <w:tabs>
                <w:tab w:val="center" w:pos="4513"/>
              </w:tabs>
              <w:rPr>
                <w:rFonts w:ascii="Arial" w:eastAsia="Calibri" w:hAnsi="Arial" w:cs="Arial"/>
                <w:bCs/>
                <w:lang w:val="en-ZA" w:eastAsia="en-ZA"/>
              </w:rPr>
            </w:pPr>
            <w:r w:rsidRPr="00521395">
              <w:rPr>
                <w:rFonts w:ascii="Arial" w:eastAsia="Calibri" w:hAnsi="Arial" w:cs="Arial"/>
                <w:bCs/>
                <w:lang w:val="en-ZA" w:eastAsia="en-ZA"/>
              </w:rPr>
              <w:t>6.</w:t>
            </w:r>
          </w:p>
        </w:tc>
        <w:tc>
          <w:tcPr>
            <w:tcW w:w="2974" w:type="dxa"/>
            <w:shd w:val="clear" w:color="auto" w:fill="auto"/>
          </w:tcPr>
          <w:p w14:paraId="1A0BDF63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  <w:p w14:paraId="54859103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119" w:type="dxa"/>
            <w:shd w:val="clear" w:color="auto" w:fill="auto"/>
          </w:tcPr>
          <w:p w14:paraId="2318F4D6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835" w:type="dxa"/>
            <w:shd w:val="clear" w:color="auto" w:fill="auto"/>
          </w:tcPr>
          <w:p w14:paraId="0F7579EE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93" w:type="dxa"/>
          </w:tcPr>
          <w:p w14:paraId="28D35E2D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268" w:type="dxa"/>
          </w:tcPr>
          <w:p w14:paraId="4FD0BF76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34" w:type="dxa"/>
            <w:shd w:val="clear" w:color="auto" w:fill="auto"/>
          </w:tcPr>
          <w:p w14:paraId="164DE6EA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34" w:type="dxa"/>
          </w:tcPr>
          <w:p w14:paraId="45A058B4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992" w:type="dxa"/>
            <w:shd w:val="clear" w:color="auto" w:fill="auto"/>
          </w:tcPr>
          <w:p w14:paraId="3377C5FC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290" w:type="dxa"/>
          </w:tcPr>
          <w:p w14:paraId="14F33129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79" w:type="dxa"/>
            <w:shd w:val="clear" w:color="auto" w:fill="auto"/>
          </w:tcPr>
          <w:p w14:paraId="50B1B8DA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</w:tr>
      <w:tr w:rsidR="00E14A03" w:rsidRPr="00521395" w14:paraId="6258A4A9" w14:textId="77777777" w:rsidTr="00E14A03">
        <w:trPr>
          <w:trHeight w:val="843"/>
        </w:trPr>
        <w:tc>
          <w:tcPr>
            <w:tcW w:w="678" w:type="dxa"/>
          </w:tcPr>
          <w:p w14:paraId="14CB130A" w14:textId="77777777" w:rsidR="00893242" w:rsidRPr="00521395" w:rsidRDefault="00893242" w:rsidP="00893242">
            <w:pPr>
              <w:tabs>
                <w:tab w:val="center" w:pos="4513"/>
              </w:tabs>
              <w:rPr>
                <w:rFonts w:ascii="Arial" w:eastAsia="Calibri" w:hAnsi="Arial" w:cs="Arial"/>
                <w:bCs/>
                <w:lang w:val="en-ZA" w:eastAsia="en-ZA"/>
              </w:rPr>
            </w:pPr>
            <w:r w:rsidRPr="00521395">
              <w:rPr>
                <w:rFonts w:ascii="Arial" w:eastAsia="Calibri" w:hAnsi="Arial" w:cs="Arial"/>
                <w:bCs/>
                <w:lang w:val="en-ZA" w:eastAsia="en-ZA"/>
              </w:rPr>
              <w:t>7.</w:t>
            </w:r>
          </w:p>
        </w:tc>
        <w:tc>
          <w:tcPr>
            <w:tcW w:w="2974" w:type="dxa"/>
            <w:shd w:val="clear" w:color="auto" w:fill="auto"/>
          </w:tcPr>
          <w:p w14:paraId="4DA6232D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  <w:p w14:paraId="79A04631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119" w:type="dxa"/>
            <w:shd w:val="clear" w:color="auto" w:fill="auto"/>
          </w:tcPr>
          <w:p w14:paraId="14B1C5A2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835" w:type="dxa"/>
            <w:shd w:val="clear" w:color="auto" w:fill="auto"/>
          </w:tcPr>
          <w:p w14:paraId="02F786D6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93" w:type="dxa"/>
          </w:tcPr>
          <w:p w14:paraId="6CFC6EF2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268" w:type="dxa"/>
          </w:tcPr>
          <w:p w14:paraId="2B392464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34" w:type="dxa"/>
            <w:shd w:val="clear" w:color="auto" w:fill="auto"/>
          </w:tcPr>
          <w:p w14:paraId="4A35DF14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34" w:type="dxa"/>
          </w:tcPr>
          <w:p w14:paraId="0FBBD870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992" w:type="dxa"/>
            <w:shd w:val="clear" w:color="auto" w:fill="auto"/>
          </w:tcPr>
          <w:p w14:paraId="346AEFD2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290" w:type="dxa"/>
          </w:tcPr>
          <w:p w14:paraId="057F086F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79" w:type="dxa"/>
            <w:shd w:val="clear" w:color="auto" w:fill="auto"/>
          </w:tcPr>
          <w:p w14:paraId="75734630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</w:tr>
      <w:tr w:rsidR="00E14A03" w:rsidRPr="00521395" w14:paraId="29D54D90" w14:textId="77777777" w:rsidTr="00E14A03">
        <w:trPr>
          <w:trHeight w:val="840"/>
        </w:trPr>
        <w:tc>
          <w:tcPr>
            <w:tcW w:w="678" w:type="dxa"/>
          </w:tcPr>
          <w:p w14:paraId="7DB1BFBB" w14:textId="77777777" w:rsidR="00893242" w:rsidRPr="00521395" w:rsidRDefault="00893242" w:rsidP="00893242">
            <w:pPr>
              <w:tabs>
                <w:tab w:val="center" w:pos="4513"/>
              </w:tabs>
              <w:rPr>
                <w:rFonts w:ascii="Arial" w:eastAsia="Calibri" w:hAnsi="Arial" w:cs="Arial"/>
                <w:bCs/>
                <w:lang w:val="en-ZA" w:eastAsia="en-ZA"/>
              </w:rPr>
            </w:pPr>
            <w:r w:rsidRPr="00521395">
              <w:rPr>
                <w:rFonts w:ascii="Arial" w:eastAsia="Calibri" w:hAnsi="Arial" w:cs="Arial"/>
                <w:bCs/>
                <w:lang w:val="en-ZA" w:eastAsia="en-ZA"/>
              </w:rPr>
              <w:t>8.</w:t>
            </w:r>
          </w:p>
        </w:tc>
        <w:tc>
          <w:tcPr>
            <w:tcW w:w="2974" w:type="dxa"/>
            <w:shd w:val="clear" w:color="auto" w:fill="auto"/>
          </w:tcPr>
          <w:p w14:paraId="27156F0F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  <w:p w14:paraId="7C524B51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119" w:type="dxa"/>
            <w:shd w:val="clear" w:color="auto" w:fill="auto"/>
          </w:tcPr>
          <w:p w14:paraId="7C205D74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835" w:type="dxa"/>
            <w:shd w:val="clear" w:color="auto" w:fill="auto"/>
          </w:tcPr>
          <w:p w14:paraId="00AE353D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93" w:type="dxa"/>
          </w:tcPr>
          <w:p w14:paraId="363D0FA5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268" w:type="dxa"/>
          </w:tcPr>
          <w:p w14:paraId="5F8E0668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34" w:type="dxa"/>
            <w:shd w:val="clear" w:color="auto" w:fill="auto"/>
          </w:tcPr>
          <w:p w14:paraId="6698A470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34" w:type="dxa"/>
          </w:tcPr>
          <w:p w14:paraId="08E942AB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992" w:type="dxa"/>
            <w:shd w:val="clear" w:color="auto" w:fill="auto"/>
          </w:tcPr>
          <w:p w14:paraId="77AF55C3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290" w:type="dxa"/>
          </w:tcPr>
          <w:p w14:paraId="1C7A0A29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79" w:type="dxa"/>
            <w:shd w:val="clear" w:color="auto" w:fill="auto"/>
          </w:tcPr>
          <w:p w14:paraId="10E4852A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</w:tr>
      <w:tr w:rsidR="00E14A03" w:rsidRPr="00521395" w14:paraId="46A10A4E" w14:textId="77777777" w:rsidTr="00E14A03">
        <w:trPr>
          <w:trHeight w:val="838"/>
        </w:trPr>
        <w:tc>
          <w:tcPr>
            <w:tcW w:w="678" w:type="dxa"/>
          </w:tcPr>
          <w:p w14:paraId="770D54B7" w14:textId="77777777" w:rsidR="00893242" w:rsidRPr="00521395" w:rsidRDefault="00893242" w:rsidP="00893242">
            <w:pPr>
              <w:tabs>
                <w:tab w:val="center" w:pos="4513"/>
              </w:tabs>
              <w:rPr>
                <w:rFonts w:ascii="Arial" w:eastAsia="Calibri" w:hAnsi="Arial" w:cs="Arial"/>
                <w:bCs/>
                <w:lang w:val="en-ZA" w:eastAsia="en-ZA"/>
              </w:rPr>
            </w:pPr>
            <w:r w:rsidRPr="00521395">
              <w:rPr>
                <w:rFonts w:ascii="Arial" w:eastAsia="Calibri" w:hAnsi="Arial" w:cs="Arial"/>
                <w:bCs/>
                <w:lang w:val="en-ZA" w:eastAsia="en-ZA"/>
              </w:rPr>
              <w:t>9.</w:t>
            </w:r>
          </w:p>
        </w:tc>
        <w:tc>
          <w:tcPr>
            <w:tcW w:w="2974" w:type="dxa"/>
            <w:shd w:val="clear" w:color="auto" w:fill="auto"/>
          </w:tcPr>
          <w:p w14:paraId="5577F4A7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  <w:p w14:paraId="75F19464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119" w:type="dxa"/>
            <w:shd w:val="clear" w:color="auto" w:fill="auto"/>
          </w:tcPr>
          <w:p w14:paraId="4FD6A57B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835" w:type="dxa"/>
            <w:shd w:val="clear" w:color="auto" w:fill="auto"/>
          </w:tcPr>
          <w:p w14:paraId="789741E9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93" w:type="dxa"/>
          </w:tcPr>
          <w:p w14:paraId="5DC88CDE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268" w:type="dxa"/>
          </w:tcPr>
          <w:p w14:paraId="71D0F8FC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34" w:type="dxa"/>
            <w:shd w:val="clear" w:color="auto" w:fill="auto"/>
          </w:tcPr>
          <w:p w14:paraId="78ECE1AA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34" w:type="dxa"/>
          </w:tcPr>
          <w:p w14:paraId="329A3C5B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992" w:type="dxa"/>
            <w:shd w:val="clear" w:color="auto" w:fill="auto"/>
          </w:tcPr>
          <w:p w14:paraId="620A43CD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290" w:type="dxa"/>
          </w:tcPr>
          <w:p w14:paraId="3ED7FA05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79" w:type="dxa"/>
            <w:shd w:val="clear" w:color="auto" w:fill="auto"/>
          </w:tcPr>
          <w:p w14:paraId="7E9F76E4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</w:tr>
      <w:tr w:rsidR="00E14A03" w:rsidRPr="00521395" w14:paraId="3117EFFA" w14:textId="77777777" w:rsidTr="00E14A03">
        <w:trPr>
          <w:trHeight w:val="836"/>
        </w:trPr>
        <w:tc>
          <w:tcPr>
            <w:tcW w:w="678" w:type="dxa"/>
          </w:tcPr>
          <w:p w14:paraId="2B152762" w14:textId="77777777" w:rsidR="00893242" w:rsidRPr="00521395" w:rsidRDefault="00893242" w:rsidP="00893242">
            <w:pPr>
              <w:tabs>
                <w:tab w:val="center" w:pos="4513"/>
              </w:tabs>
              <w:rPr>
                <w:rFonts w:ascii="Arial" w:eastAsia="Calibri" w:hAnsi="Arial" w:cs="Arial"/>
                <w:bCs/>
                <w:lang w:val="en-ZA" w:eastAsia="en-ZA"/>
              </w:rPr>
            </w:pPr>
            <w:r w:rsidRPr="00521395">
              <w:rPr>
                <w:rFonts w:ascii="Arial" w:eastAsia="Calibri" w:hAnsi="Arial" w:cs="Arial"/>
                <w:bCs/>
                <w:lang w:val="en-ZA" w:eastAsia="en-ZA"/>
              </w:rPr>
              <w:t>10.</w:t>
            </w:r>
          </w:p>
        </w:tc>
        <w:tc>
          <w:tcPr>
            <w:tcW w:w="2974" w:type="dxa"/>
            <w:shd w:val="clear" w:color="auto" w:fill="auto"/>
          </w:tcPr>
          <w:p w14:paraId="6594944B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  <w:p w14:paraId="1009FC35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119" w:type="dxa"/>
            <w:shd w:val="clear" w:color="auto" w:fill="auto"/>
          </w:tcPr>
          <w:p w14:paraId="6A1D3380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835" w:type="dxa"/>
            <w:shd w:val="clear" w:color="auto" w:fill="auto"/>
          </w:tcPr>
          <w:p w14:paraId="7D4DA2D1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93" w:type="dxa"/>
          </w:tcPr>
          <w:p w14:paraId="266C2CA8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268" w:type="dxa"/>
          </w:tcPr>
          <w:p w14:paraId="1EF9DEE8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34" w:type="dxa"/>
            <w:shd w:val="clear" w:color="auto" w:fill="auto"/>
          </w:tcPr>
          <w:p w14:paraId="72E934C2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34" w:type="dxa"/>
          </w:tcPr>
          <w:p w14:paraId="7799E571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992" w:type="dxa"/>
            <w:shd w:val="clear" w:color="auto" w:fill="auto"/>
          </w:tcPr>
          <w:p w14:paraId="660420B3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290" w:type="dxa"/>
          </w:tcPr>
          <w:p w14:paraId="47676E95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79" w:type="dxa"/>
            <w:shd w:val="clear" w:color="auto" w:fill="auto"/>
          </w:tcPr>
          <w:p w14:paraId="660A381F" w14:textId="77777777" w:rsidR="00893242" w:rsidRPr="00521395" w:rsidRDefault="00893242" w:rsidP="003A389F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</w:tr>
    </w:tbl>
    <w:p w14:paraId="7E5E272D" w14:textId="77777777" w:rsidR="004E1B72" w:rsidRDefault="004E1B72" w:rsidP="00A252C8">
      <w:pPr>
        <w:rPr>
          <w:rFonts w:ascii="Arial" w:hAnsi="Arial" w:cs="Arial"/>
        </w:rPr>
      </w:pPr>
    </w:p>
    <w:p w14:paraId="7D11F5FC" w14:textId="77777777" w:rsidR="000130F5" w:rsidRDefault="000130F5" w:rsidP="00A252C8">
      <w:pPr>
        <w:rPr>
          <w:rFonts w:ascii="Arial" w:hAnsi="Arial" w:cs="Arial"/>
        </w:rPr>
      </w:pPr>
    </w:p>
    <w:p w14:paraId="3516C281" w14:textId="77777777" w:rsidR="004C597C" w:rsidRPr="00521395" w:rsidRDefault="004C597C" w:rsidP="00A252C8">
      <w:pPr>
        <w:rPr>
          <w:rFonts w:ascii="Arial" w:hAnsi="Arial" w:cs="Arial"/>
        </w:rPr>
      </w:pPr>
    </w:p>
    <w:sectPr w:rsidR="004C597C" w:rsidRPr="00521395" w:rsidSect="00E14A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1" w:h="16838" w:orient="landscape" w:code="8"/>
      <w:pgMar w:top="1973" w:right="1196" w:bottom="1099" w:left="900" w:header="648" w:footer="905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1AC84" w14:textId="77777777" w:rsidR="009F45CC" w:rsidRDefault="009F45CC">
      <w:r>
        <w:separator/>
      </w:r>
    </w:p>
  </w:endnote>
  <w:endnote w:type="continuationSeparator" w:id="0">
    <w:p w14:paraId="3748CDD5" w14:textId="77777777" w:rsidR="009F45CC" w:rsidRDefault="009F4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7481B" w14:textId="77777777" w:rsidR="00225E13" w:rsidRDefault="00225E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EC30C" w14:textId="77777777" w:rsidR="00363BCE" w:rsidRPr="00662A76" w:rsidRDefault="005015EF" w:rsidP="00766941">
    <w:pPr>
      <w:pStyle w:val="Footer"/>
      <w:jc w:val="right"/>
      <w:rPr>
        <w:rFonts w:ascii="Arial" w:hAnsi="Arial" w:cs="Aria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0624BF81" wp14:editId="4AD37AC6">
              <wp:simplePos x="0" y="0"/>
              <wp:positionH relativeFrom="column">
                <wp:posOffset>-82550</wp:posOffset>
              </wp:positionH>
              <wp:positionV relativeFrom="paragraph">
                <wp:posOffset>-36830</wp:posOffset>
              </wp:positionV>
              <wp:extent cx="9487535" cy="716280"/>
              <wp:effectExtent l="0" t="0" r="0" b="0"/>
              <wp:wrapNone/>
              <wp:docPr id="10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87535" cy="71628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 w14:paraId="7291ACA9" w14:textId="77777777" w:rsidR="00380A71" w:rsidRPr="00690507" w:rsidRDefault="00380A71" w:rsidP="00380A71">
                          <w:pPr>
                            <w:pStyle w:val="p1"/>
                            <w:tabs>
                              <w:tab w:val="left" w:pos="1134"/>
                            </w:tabs>
                            <w:spacing w:line="276" w:lineRule="auto"/>
                            <w:ind w:left="1134" w:hanging="1134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3C71"/>
                              <w:sz w:val="14"/>
                              <w:szCs w:val="14"/>
                            </w:rPr>
                            <w:t>BOARD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</w:rPr>
                            <w:t xml:space="preserve">      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</w:rPr>
                            <w:tab/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Ms. L Mphahlele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(Chairperson),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Ms. P Mangcu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(Deputy Chairperson), </w:t>
                          </w:r>
                          <w:r w:rsidRPr="004F769C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Mr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.</w:t>
                          </w:r>
                          <w:r w:rsidRPr="004F769C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S Zamxaka</w:t>
                          </w:r>
                          <w:r w:rsidRPr="004F769C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 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(Chief Executive Officer), </w:t>
                          </w:r>
                          <w:r w:rsidR="00EC43E0" w:rsidRPr="001D29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Huruma Bantfu</w:t>
                          </w:r>
                          <w:r w:rsidR="00EC43E0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</w:t>
                          </w:r>
                          <w:r w:rsidR="00EC43E0"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(Company Secretariat),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br/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Ms. D Maithufi, Mr. L Marincowitz, Mr. K Mogotsi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, Ms. B Mahlutshana,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Mr. D Golding, Mr.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T Rasenyalo, M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r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.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S Mkhize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, Ms. N Mufamadi, Ms. D Maphanzela</w:t>
                          </w:r>
                        </w:p>
                        <w:p w14:paraId="5999C3AF" w14:textId="77777777" w:rsidR="000130F5" w:rsidRPr="00D115D7" w:rsidRDefault="000130F5" w:rsidP="000130F5">
                          <w:pPr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</w:pPr>
                        </w:p>
                        <w:p w14:paraId="7AF4E6D0" w14:textId="77777777" w:rsidR="000130F5" w:rsidRPr="00822C80" w:rsidRDefault="000130F5" w:rsidP="000130F5">
                          <w:pPr>
                            <w:pStyle w:val="p1"/>
                            <w:tabs>
                              <w:tab w:val="left" w:pos="1134"/>
                            </w:tabs>
                            <w:spacing w:line="276" w:lineRule="auto"/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  <w:t xml:space="preserve"> </w:t>
                          </w:r>
                        </w:p>
                        <w:p w14:paraId="2047BC64" w14:textId="77777777" w:rsidR="000130F5" w:rsidRPr="00171BDF" w:rsidRDefault="000130F5" w:rsidP="000130F5">
                          <w:pPr>
                            <w:rPr>
                              <w:szCs w:val="13"/>
                            </w:rPr>
                          </w:pPr>
                        </w:p>
                        <w:p w14:paraId="7B13017F" w14:textId="77777777" w:rsidR="000130F5" w:rsidRPr="00CB19A4" w:rsidRDefault="000130F5" w:rsidP="000130F5">
                          <w:pPr>
                            <w:rPr>
                              <w:szCs w:val="13"/>
                            </w:rPr>
                          </w:pPr>
                        </w:p>
                        <w:p w14:paraId="232D55AE" w14:textId="77777777" w:rsidR="000130F5" w:rsidRPr="00D115D7" w:rsidRDefault="000130F5" w:rsidP="000130F5">
                          <w:pPr>
                            <w:pStyle w:val="p1"/>
                            <w:tabs>
                              <w:tab w:val="left" w:pos="1134"/>
                            </w:tabs>
                            <w:spacing w:line="276" w:lineRule="auto"/>
                            <w:ind w:left="1134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</w:pPr>
                        </w:p>
                        <w:p w14:paraId="1D3CC775" w14:textId="77777777" w:rsidR="000130F5" w:rsidRPr="00D115D7" w:rsidRDefault="000130F5" w:rsidP="000130F5">
                          <w:pPr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</w:pPr>
                        </w:p>
                        <w:p w14:paraId="3FBCA5C7" w14:textId="77777777" w:rsidR="000130F5" w:rsidRPr="00D115D7" w:rsidRDefault="000130F5" w:rsidP="000130F5">
                          <w:pPr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</w:pPr>
                        </w:p>
                        <w:p w14:paraId="433087B4" w14:textId="77777777" w:rsidR="000130F5" w:rsidRPr="00D115D7" w:rsidRDefault="000130F5" w:rsidP="000130F5">
                          <w:pPr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</w:pPr>
                          <w:r w:rsidRPr="00D115D7"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  <w:t xml:space="preserve"> </w:t>
                          </w:r>
                        </w:p>
                        <w:p w14:paraId="37D2D803" w14:textId="77777777" w:rsidR="000130F5" w:rsidRPr="00822C80" w:rsidRDefault="000130F5" w:rsidP="000130F5">
                          <w:pPr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</w:pPr>
                        </w:p>
                        <w:p w14:paraId="2EB5B9D7" w14:textId="77777777" w:rsidR="00766941" w:rsidRPr="000130F5" w:rsidRDefault="00766941" w:rsidP="000130F5">
                          <w:pPr>
                            <w:rPr>
                              <w:szCs w:val="13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108000" tIns="9000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24BF81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left:0;text-align:left;margin-left:-6.5pt;margin-top:-2.9pt;width:747.05pt;height:56.4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" fillcolor="window" stroked="f">
              <v:textbox inset="3mm,2.5mm">
                <w:txbxContent>
                  <w:p w14:paraId="7291ACA9" w14:textId="77777777" w:rsidR="00380A71" w:rsidRPr="00690507" w:rsidRDefault="00380A71" w:rsidP="00380A71">
                    <w:pPr>
                      <w:pStyle w:val="p1"/>
                      <w:tabs>
                        <w:tab w:val="left" w:pos="1134"/>
                      </w:tabs>
                      <w:spacing w:line="276" w:lineRule="auto"/>
                      <w:ind w:left="1134" w:hanging="1134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b/>
                        <w:color w:val="003C71"/>
                        <w:sz w:val="14"/>
                        <w:szCs w:val="14"/>
                      </w:rPr>
                      <w:t>BOARD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</w:rPr>
                      <w:t xml:space="preserve">      </w:t>
                    </w:r>
                    <w:r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</w:rPr>
                      <w:tab/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Ms. L Mphahlele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(Chairperson),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Ms. P Mangcu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(Deputy Chairperson), </w:t>
                    </w:r>
                    <w:r w:rsidRPr="004F769C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Mr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.</w:t>
                    </w:r>
                    <w:r w:rsidRPr="004F769C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S Zamxaka</w:t>
                    </w:r>
                    <w:r w:rsidRPr="004F769C">
                      <w:rPr>
                        <w:rFonts w:ascii="Arial" w:hAnsi="Arial" w:cs="Arial"/>
                        <w:sz w:val="14"/>
                        <w:szCs w:val="14"/>
                      </w:rPr>
                      <w:t> 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(Chief Executive Officer), </w:t>
                    </w:r>
                    <w:r w:rsidR="00EC43E0" w:rsidRPr="001D29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>Huruma Bantfu</w:t>
                    </w:r>
                    <w:r w:rsidR="00EC43E0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 </w:t>
                    </w:r>
                    <w:r w:rsidR="00EC43E0"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>(Company Secretariat),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br/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Ms. D Maithufi, Mr. L Marincowitz, Mr. K Mogotsi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, Ms. B Mahlutshana,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Mr. D Golding, Mr.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T Rasenyalo, M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r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. 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S Mkhize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, Ms. N Mufamadi, Ms. D Maphanzela</w:t>
                    </w:r>
                  </w:p>
                  <w:p w14:paraId="5999C3AF" w14:textId="77777777" w:rsidR="000130F5" w:rsidRPr="00D115D7" w:rsidRDefault="000130F5" w:rsidP="000130F5">
                    <w:pPr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</w:pPr>
                  </w:p>
                  <w:p w14:paraId="7AF4E6D0" w14:textId="77777777" w:rsidR="000130F5" w:rsidRPr="00822C80" w:rsidRDefault="000130F5" w:rsidP="000130F5">
                    <w:pPr>
                      <w:pStyle w:val="p1"/>
                      <w:tabs>
                        <w:tab w:val="left" w:pos="1134"/>
                      </w:tabs>
                      <w:spacing w:line="276" w:lineRule="auto"/>
                      <w:rPr>
                        <w:rFonts w:ascii="Arial" w:hAnsi="Arial" w:cs="Arial"/>
                        <w:sz w:val="13"/>
                        <w:szCs w:val="13"/>
                      </w:rPr>
                    </w:pPr>
                    <w:r>
                      <w:rPr>
                        <w:rFonts w:ascii="Arial" w:hAnsi="Arial" w:cs="Arial"/>
                        <w:sz w:val="13"/>
                        <w:szCs w:val="13"/>
                      </w:rPr>
                      <w:t xml:space="preserve"> </w:t>
                    </w:r>
                  </w:p>
                  <w:p w14:paraId="2047BC64" w14:textId="77777777" w:rsidR="000130F5" w:rsidRPr="00171BDF" w:rsidRDefault="000130F5" w:rsidP="000130F5">
                    <w:pPr>
                      <w:rPr>
                        <w:szCs w:val="13"/>
                      </w:rPr>
                    </w:pPr>
                  </w:p>
                  <w:p w14:paraId="7B13017F" w14:textId="77777777" w:rsidR="000130F5" w:rsidRPr="00CB19A4" w:rsidRDefault="000130F5" w:rsidP="000130F5">
                    <w:pPr>
                      <w:rPr>
                        <w:szCs w:val="13"/>
                      </w:rPr>
                    </w:pPr>
                  </w:p>
                  <w:p w14:paraId="232D55AE" w14:textId="77777777" w:rsidR="000130F5" w:rsidRPr="00D115D7" w:rsidRDefault="000130F5" w:rsidP="000130F5">
                    <w:pPr>
                      <w:pStyle w:val="p1"/>
                      <w:tabs>
                        <w:tab w:val="left" w:pos="1134"/>
                      </w:tabs>
                      <w:spacing w:line="276" w:lineRule="auto"/>
                      <w:ind w:left="1134"/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</w:pPr>
                  </w:p>
                  <w:p w14:paraId="1D3CC775" w14:textId="77777777" w:rsidR="000130F5" w:rsidRPr="00D115D7" w:rsidRDefault="000130F5" w:rsidP="000130F5">
                    <w:pPr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</w:pPr>
                  </w:p>
                  <w:p w14:paraId="3FBCA5C7" w14:textId="77777777" w:rsidR="000130F5" w:rsidRPr="00D115D7" w:rsidRDefault="000130F5" w:rsidP="000130F5">
                    <w:pPr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</w:pPr>
                  </w:p>
                  <w:p w14:paraId="433087B4" w14:textId="77777777" w:rsidR="000130F5" w:rsidRPr="00D115D7" w:rsidRDefault="000130F5" w:rsidP="000130F5">
                    <w:pPr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</w:pPr>
                    <w:r w:rsidRPr="00D115D7"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  <w:t xml:space="preserve"> </w:t>
                    </w:r>
                  </w:p>
                  <w:p w14:paraId="37D2D803" w14:textId="77777777" w:rsidR="000130F5" w:rsidRPr="00822C80" w:rsidRDefault="000130F5" w:rsidP="000130F5">
                    <w:pPr>
                      <w:rPr>
                        <w:rFonts w:ascii="Arial" w:hAnsi="Arial" w:cs="Arial"/>
                        <w:sz w:val="13"/>
                        <w:szCs w:val="13"/>
                      </w:rPr>
                    </w:pPr>
                  </w:p>
                  <w:p w14:paraId="2EB5B9D7" w14:textId="77777777" w:rsidR="00766941" w:rsidRPr="000130F5" w:rsidRDefault="00766941" w:rsidP="000130F5">
                    <w:pPr>
                      <w:rPr>
                        <w:szCs w:val="13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2E19DFA3" wp14:editId="31A544A9">
              <wp:simplePos x="0" y="0"/>
              <wp:positionH relativeFrom="column">
                <wp:posOffset>-76200</wp:posOffset>
              </wp:positionH>
              <wp:positionV relativeFrom="paragraph">
                <wp:posOffset>-272415</wp:posOffset>
              </wp:positionV>
              <wp:extent cx="6330950" cy="354330"/>
              <wp:effectExtent l="0" t="0" r="0" b="0"/>
              <wp:wrapNone/>
              <wp:docPr id="9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330950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CCA9ED" w14:textId="77777777" w:rsidR="00766941" w:rsidRPr="00D115D7" w:rsidRDefault="00766941" w:rsidP="00766941">
                          <w:pPr>
                            <w:tabs>
                              <w:tab w:val="left" w:pos="1134"/>
                            </w:tabs>
                            <w:spacing w:line="276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</w:pPr>
                          <w:r w:rsidRPr="0031495B">
                            <w:rPr>
                              <w:rFonts w:ascii="Arial" w:hAnsi="Arial" w:cs="Arial"/>
                              <w:b/>
                              <w:color w:val="003C71"/>
                              <w:sz w:val="14"/>
                              <w:szCs w:val="14"/>
                              <w:shd w:val="clear" w:color="auto" w:fill="FFFFFF"/>
                            </w:rPr>
                            <w:t>HEAD OFFICE</w:t>
                          </w:r>
                          <w:r w:rsidRPr="000F3E67"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  <w:tab/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6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  <w:vertAlign w:val="superscript"/>
                            </w:rPr>
                            <w:t>th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Floor, 124 Main Street, Johannesburg, </w:t>
                          </w:r>
                          <w:proofErr w:type="gramStart"/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2107  |</w:t>
                          </w:r>
                          <w:proofErr w:type="gramEnd"/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 Telephone: 011 085 2001  |  Fax: 011 388 4010  |  Website: www.gep.co.za</w:t>
                          </w:r>
                        </w:p>
                        <w:p w14:paraId="519FA63D" w14:textId="77777777" w:rsidR="00766941" w:rsidRPr="00AD373F" w:rsidRDefault="00766941" w:rsidP="00766941">
                          <w:pPr>
                            <w:tabs>
                              <w:tab w:val="left" w:pos="1134"/>
                            </w:tabs>
                            <w:spacing w:line="276" w:lineRule="auto"/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</w:pPr>
                        </w:p>
                      </w:txbxContent>
                    </wps:txbx>
                    <wps:bodyPr rot="0" vert="horz" wrap="square" lIns="108000" tIns="9000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E19DFA3" id="Text Box 13" o:spid="_x0000_s1028" type="#_x0000_t202" style="position:absolute;left:0;text-align:left;margin-left:-6pt;margin-top:-21.45pt;width:498.5pt;height:27.9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" filled="f" stroked="f">
              <v:path arrowok="t"/>
              <v:textbox inset="3mm,2.5mm">
                <w:txbxContent>
                  <w:p w14:paraId="07CCA9ED" w14:textId="77777777" w:rsidR="00766941" w:rsidRPr="00D115D7" w:rsidRDefault="00766941" w:rsidP="00766941">
                    <w:pPr>
                      <w:tabs>
                        <w:tab w:val="left" w:pos="1134"/>
                      </w:tabs>
                      <w:spacing w:line="276" w:lineRule="auto"/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</w:pPr>
                    <w:r w:rsidRPr="0031495B">
                      <w:rPr>
                        <w:rFonts w:ascii="Arial" w:hAnsi="Arial" w:cs="Arial"/>
                        <w:b/>
                        <w:color w:val="003C71"/>
                        <w:sz w:val="14"/>
                        <w:szCs w:val="14"/>
                        <w:shd w:val="clear" w:color="auto" w:fill="FFFFFF"/>
                      </w:rPr>
                      <w:t>HEAD OFFICE</w:t>
                    </w:r>
                    <w:r w:rsidRPr="000F3E67"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  <w:tab/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>6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  <w:vertAlign w:val="superscript"/>
                      </w:rPr>
                      <w:t>th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 Floor, 124 Main Street, Johannesburg, </w:t>
                    </w:r>
                    <w:proofErr w:type="gramStart"/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>2107  |</w:t>
                    </w:r>
                    <w:proofErr w:type="gramEnd"/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  Telephone: 011 085 2001  |  Fax: 011 388 4010  |  Website: www.gep.co.za</w:t>
                    </w:r>
                  </w:p>
                  <w:p w14:paraId="519FA63D" w14:textId="77777777" w:rsidR="00766941" w:rsidRPr="00AD373F" w:rsidRDefault="00766941" w:rsidP="00766941">
                    <w:pPr>
                      <w:tabs>
                        <w:tab w:val="left" w:pos="1134"/>
                      </w:tabs>
                      <w:spacing w:line="276" w:lineRule="auto"/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776" behindDoc="1" locked="0" layoutInCell="1" allowOverlap="1" wp14:anchorId="2C47D612" wp14:editId="5AEC3FBD">
          <wp:simplePos x="0" y="0"/>
          <wp:positionH relativeFrom="column">
            <wp:posOffset>11340465</wp:posOffset>
          </wp:positionH>
          <wp:positionV relativeFrom="paragraph">
            <wp:posOffset>-422910</wp:posOffset>
          </wp:positionV>
          <wp:extent cx="2687955" cy="798195"/>
          <wp:effectExtent l="0" t="0" r="0" b="0"/>
          <wp:wrapNone/>
          <wp:docPr id="12" name="Picture 12" descr="A close up of a device&#10;&#10;Description automatically generated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A close up of a device&#10;&#10;Description automatically generated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2097" b="5443"/>
                  <a:stretch>
                    <a:fillRect/>
                  </a:stretch>
                </pic:blipFill>
                <pic:spPr bwMode="auto">
                  <a:xfrm>
                    <a:off x="0" y="0"/>
                    <a:ext cx="2687955" cy="798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7D4F9" w14:textId="77777777" w:rsidR="00363BCE" w:rsidRDefault="005015EF" w:rsidP="005F64A5">
    <w:pPr>
      <w:pStyle w:val="Footer"/>
      <w:tabs>
        <w:tab w:val="clear" w:pos="4320"/>
        <w:tab w:val="clear" w:pos="864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64A741AA" wp14:editId="7F8EF5FD">
              <wp:simplePos x="0" y="0"/>
              <wp:positionH relativeFrom="column">
                <wp:posOffset>-80010</wp:posOffset>
              </wp:positionH>
              <wp:positionV relativeFrom="paragraph">
                <wp:posOffset>168910</wp:posOffset>
              </wp:positionV>
              <wp:extent cx="10508615" cy="716280"/>
              <wp:effectExtent l="0" t="0" r="0" b="0"/>
              <wp:wrapNone/>
              <wp:docPr id="5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508615" cy="71628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 w14:paraId="76948E0C" w14:textId="58310771" w:rsidR="00380A71" w:rsidRPr="00690507" w:rsidRDefault="00380A71" w:rsidP="00380A71">
                          <w:pPr>
                            <w:pStyle w:val="p1"/>
                            <w:tabs>
                              <w:tab w:val="left" w:pos="1134"/>
                            </w:tabs>
                            <w:spacing w:line="276" w:lineRule="auto"/>
                            <w:ind w:left="1134" w:hanging="1134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3C71"/>
                              <w:sz w:val="14"/>
                              <w:szCs w:val="14"/>
                            </w:rPr>
                            <w:t>BOARD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</w:rPr>
                            <w:t xml:space="preserve">      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</w:rPr>
                            <w:tab/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Ms. L Mphahlele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(Chairperson),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Ms. P Mangcu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(Deputy Chairperson), </w:t>
                          </w:r>
                          <w:r w:rsidRPr="004F769C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Mr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.</w:t>
                          </w:r>
                          <w:r w:rsidRPr="004F769C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S Zamxaka</w:t>
                          </w:r>
                          <w:r w:rsidRPr="004F769C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 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(Chief Executive Officer), </w:t>
                          </w:r>
                          <w:r w:rsidR="00EC43E0" w:rsidRPr="001D29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Huruma Bantfu</w:t>
                          </w:r>
                          <w:r w:rsidR="00EC43E0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</w:t>
                          </w:r>
                          <w:r w:rsidR="00EC43E0"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(Company Secretariat),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br/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Ms. D Maithufi, Mr. L Marincowitz, Mr. K Mogotsi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, Ms. B Mahlutshana,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Mr.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T Rasenyalo, M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r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.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S Mkhize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, Ms. N Mufamadi, Ms. D Maphanzela</w:t>
                          </w:r>
                        </w:p>
                        <w:p w14:paraId="3C1A67CF" w14:textId="77777777" w:rsidR="000130F5" w:rsidRPr="00D115D7" w:rsidRDefault="000130F5" w:rsidP="000130F5">
                          <w:pPr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</w:pPr>
                        </w:p>
                        <w:p w14:paraId="5C0D3701" w14:textId="77777777" w:rsidR="000130F5" w:rsidRPr="00822C80" w:rsidRDefault="000130F5" w:rsidP="000130F5">
                          <w:pPr>
                            <w:pStyle w:val="p1"/>
                            <w:tabs>
                              <w:tab w:val="left" w:pos="1134"/>
                            </w:tabs>
                            <w:spacing w:line="276" w:lineRule="auto"/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  <w:t xml:space="preserve"> </w:t>
                          </w:r>
                        </w:p>
                        <w:p w14:paraId="02041428" w14:textId="77777777" w:rsidR="000130F5" w:rsidRPr="00171BDF" w:rsidRDefault="000130F5" w:rsidP="000130F5">
                          <w:pPr>
                            <w:rPr>
                              <w:szCs w:val="13"/>
                            </w:rPr>
                          </w:pPr>
                        </w:p>
                        <w:p w14:paraId="7186007F" w14:textId="77777777" w:rsidR="000130F5" w:rsidRPr="00CB19A4" w:rsidRDefault="000130F5" w:rsidP="000130F5">
                          <w:pPr>
                            <w:rPr>
                              <w:szCs w:val="13"/>
                            </w:rPr>
                          </w:pPr>
                        </w:p>
                        <w:p w14:paraId="3CCDEA4C" w14:textId="77777777" w:rsidR="000130F5" w:rsidRPr="00D115D7" w:rsidRDefault="000130F5" w:rsidP="000130F5">
                          <w:pPr>
                            <w:pStyle w:val="p1"/>
                            <w:tabs>
                              <w:tab w:val="left" w:pos="1134"/>
                            </w:tabs>
                            <w:spacing w:line="276" w:lineRule="auto"/>
                            <w:ind w:left="1134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</w:pPr>
                        </w:p>
                        <w:p w14:paraId="42A22E37" w14:textId="77777777" w:rsidR="000130F5" w:rsidRPr="00D115D7" w:rsidRDefault="000130F5" w:rsidP="000130F5">
                          <w:pPr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</w:pPr>
                        </w:p>
                        <w:p w14:paraId="62D3CE31" w14:textId="77777777" w:rsidR="000130F5" w:rsidRPr="00D115D7" w:rsidRDefault="000130F5" w:rsidP="000130F5">
                          <w:pPr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</w:pPr>
                        </w:p>
                        <w:p w14:paraId="729A2250" w14:textId="77777777" w:rsidR="000130F5" w:rsidRPr="00D115D7" w:rsidRDefault="000130F5" w:rsidP="000130F5">
                          <w:pPr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</w:pPr>
                          <w:r w:rsidRPr="00D115D7"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  <w:t xml:space="preserve"> </w:t>
                          </w:r>
                        </w:p>
                        <w:p w14:paraId="1E234236" w14:textId="77777777" w:rsidR="000130F5" w:rsidRPr="00822C80" w:rsidRDefault="000130F5" w:rsidP="000130F5">
                          <w:pPr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</w:pPr>
                        </w:p>
                        <w:p w14:paraId="49AFE1DD" w14:textId="77777777" w:rsidR="00766941" w:rsidRPr="000130F5" w:rsidRDefault="00766941" w:rsidP="000130F5">
                          <w:pPr>
                            <w:rPr>
                              <w:szCs w:val="13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108000" tIns="9000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A741A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-6.3pt;margin-top:13.3pt;width:827.45pt;height:56.4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" fillcolor="window" stroked="f">
              <v:textbox inset="3mm,2.5mm">
                <w:txbxContent>
                  <w:p w14:paraId="76948E0C" w14:textId="58310771" w:rsidR="00380A71" w:rsidRPr="00690507" w:rsidRDefault="00380A71" w:rsidP="00380A71">
                    <w:pPr>
                      <w:pStyle w:val="p1"/>
                      <w:tabs>
                        <w:tab w:val="left" w:pos="1134"/>
                      </w:tabs>
                      <w:spacing w:line="276" w:lineRule="auto"/>
                      <w:ind w:left="1134" w:hanging="1134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b/>
                        <w:color w:val="003C71"/>
                        <w:sz w:val="14"/>
                        <w:szCs w:val="14"/>
                      </w:rPr>
                      <w:t>BOARD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</w:rPr>
                      <w:t xml:space="preserve">      </w:t>
                    </w:r>
                    <w:r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</w:rPr>
                      <w:tab/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Ms. L Mphahlele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(Chairperson),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Ms. P Mangcu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(Deputy Chairperson), </w:t>
                    </w:r>
                    <w:r w:rsidRPr="004F769C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Mr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.</w:t>
                    </w:r>
                    <w:r w:rsidRPr="004F769C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S Zamxaka</w:t>
                    </w:r>
                    <w:r w:rsidRPr="004F769C">
                      <w:rPr>
                        <w:rFonts w:ascii="Arial" w:hAnsi="Arial" w:cs="Arial"/>
                        <w:sz w:val="14"/>
                        <w:szCs w:val="14"/>
                      </w:rPr>
                      <w:t> 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(Chief Executive Officer), </w:t>
                    </w:r>
                    <w:r w:rsidR="00EC43E0" w:rsidRPr="001D29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>Huruma Bantfu</w:t>
                    </w:r>
                    <w:r w:rsidR="00EC43E0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 </w:t>
                    </w:r>
                    <w:r w:rsidR="00EC43E0"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>(Company Secretariat),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br/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Ms. D Maithufi, Mr. L Marincowitz, Mr. K Mogotsi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, Ms. B Mahlutshana,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Mr.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T Rasenyalo, M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r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. 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S Mkhize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, Ms. N Mufamadi, Ms. D Maphanzela</w:t>
                    </w:r>
                  </w:p>
                  <w:p w14:paraId="3C1A67CF" w14:textId="77777777" w:rsidR="000130F5" w:rsidRPr="00D115D7" w:rsidRDefault="000130F5" w:rsidP="000130F5">
                    <w:pPr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</w:pPr>
                  </w:p>
                  <w:p w14:paraId="5C0D3701" w14:textId="77777777" w:rsidR="000130F5" w:rsidRPr="00822C80" w:rsidRDefault="000130F5" w:rsidP="000130F5">
                    <w:pPr>
                      <w:pStyle w:val="p1"/>
                      <w:tabs>
                        <w:tab w:val="left" w:pos="1134"/>
                      </w:tabs>
                      <w:spacing w:line="276" w:lineRule="auto"/>
                      <w:rPr>
                        <w:rFonts w:ascii="Arial" w:hAnsi="Arial" w:cs="Arial"/>
                        <w:sz w:val="13"/>
                        <w:szCs w:val="13"/>
                      </w:rPr>
                    </w:pPr>
                    <w:r>
                      <w:rPr>
                        <w:rFonts w:ascii="Arial" w:hAnsi="Arial" w:cs="Arial"/>
                        <w:sz w:val="13"/>
                        <w:szCs w:val="13"/>
                      </w:rPr>
                      <w:t xml:space="preserve"> </w:t>
                    </w:r>
                  </w:p>
                  <w:p w14:paraId="02041428" w14:textId="77777777" w:rsidR="000130F5" w:rsidRPr="00171BDF" w:rsidRDefault="000130F5" w:rsidP="000130F5">
                    <w:pPr>
                      <w:rPr>
                        <w:szCs w:val="13"/>
                      </w:rPr>
                    </w:pPr>
                  </w:p>
                  <w:p w14:paraId="7186007F" w14:textId="77777777" w:rsidR="000130F5" w:rsidRPr="00CB19A4" w:rsidRDefault="000130F5" w:rsidP="000130F5">
                    <w:pPr>
                      <w:rPr>
                        <w:szCs w:val="13"/>
                      </w:rPr>
                    </w:pPr>
                  </w:p>
                  <w:p w14:paraId="3CCDEA4C" w14:textId="77777777" w:rsidR="000130F5" w:rsidRPr="00D115D7" w:rsidRDefault="000130F5" w:rsidP="000130F5">
                    <w:pPr>
                      <w:pStyle w:val="p1"/>
                      <w:tabs>
                        <w:tab w:val="left" w:pos="1134"/>
                      </w:tabs>
                      <w:spacing w:line="276" w:lineRule="auto"/>
                      <w:ind w:left="1134"/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</w:pPr>
                  </w:p>
                  <w:p w14:paraId="42A22E37" w14:textId="77777777" w:rsidR="000130F5" w:rsidRPr="00D115D7" w:rsidRDefault="000130F5" w:rsidP="000130F5">
                    <w:pPr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</w:pPr>
                  </w:p>
                  <w:p w14:paraId="62D3CE31" w14:textId="77777777" w:rsidR="000130F5" w:rsidRPr="00D115D7" w:rsidRDefault="000130F5" w:rsidP="000130F5">
                    <w:pPr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</w:pPr>
                  </w:p>
                  <w:p w14:paraId="729A2250" w14:textId="77777777" w:rsidR="000130F5" w:rsidRPr="00D115D7" w:rsidRDefault="000130F5" w:rsidP="000130F5">
                    <w:pPr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</w:pPr>
                    <w:r w:rsidRPr="00D115D7"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  <w:t xml:space="preserve"> </w:t>
                    </w:r>
                  </w:p>
                  <w:p w14:paraId="1E234236" w14:textId="77777777" w:rsidR="000130F5" w:rsidRPr="00822C80" w:rsidRDefault="000130F5" w:rsidP="000130F5">
                    <w:pPr>
                      <w:rPr>
                        <w:rFonts w:ascii="Arial" w:hAnsi="Arial" w:cs="Arial"/>
                        <w:sz w:val="13"/>
                        <w:szCs w:val="13"/>
                      </w:rPr>
                    </w:pPr>
                  </w:p>
                  <w:p w14:paraId="49AFE1DD" w14:textId="77777777" w:rsidR="00766941" w:rsidRPr="000130F5" w:rsidRDefault="00766941" w:rsidP="000130F5">
                    <w:pPr>
                      <w:rPr>
                        <w:szCs w:val="13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2A7FE5F2" wp14:editId="07A53249">
              <wp:simplePos x="0" y="0"/>
              <wp:positionH relativeFrom="column">
                <wp:posOffset>-75565</wp:posOffset>
              </wp:positionH>
              <wp:positionV relativeFrom="paragraph">
                <wp:posOffset>-73660</wp:posOffset>
              </wp:positionV>
              <wp:extent cx="6330950" cy="35433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330950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DFDABB" w14:textId="59505079" w:rsidR="00766941" w:rsidRPr="00D115D7" w:rsidRDefault="00766941" w:rsidP="00766941">
                          <w:pPr>
                            <w:tabs>
                              <w:tab w:val="left" w:pos="1134"/>
                            </w:tabs>
                            <w:spacing w:line="276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</w:pPr>
                          <w:r w:rsidRPr="0031495B">
                            <w:rPr>
                              <w:rFonts w:ascii="Arial" w:hAnsi="Arial" w:cs="Arial"/>
                              <w:b/>
                              <w:color w:val="003C71"/>
                              <w:sz w:val="14"/>
                              <w:szCs w:val="14"/>
                              <w:shd w:val="clear" w:color="auto" w:fill="FFFFFF"/>
                            </w:rPr>
                            <w:t>HEAD OFFICE</w:t>
                          </w:r>
                          <w:r w:rsidRPr="000F3E67"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  <w:tab/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6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  <w:vertAlign w:val="superscript"/>
                            </w:rPr>
                            <w:t>th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Floor, 124 Main Street, Johannesburg, </w:t>
                          </w:r>
                          <w:r w:rsidR="00225E13"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2107 | Telephone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: 011 085 </w:t>
                          </w:r>
                          <w:r w:rsidR="00225E13"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2001 | Fax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: 011 388 </w:t>
                          </w:r>
                          <w:r w:rsidR="00225E13"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4010 | Website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: www.gep.co.za</w:t>
                          </w:r>
                        </w:p>
                        <w:p w14:paraId="1DD72302" w14:textId="77777777" w:rsidR="00766941" w:rsidRPr="00AD373F" w:rsidRDefault="00766941" w:rsidP="00766941">
                          <w:pPr>
                            <w:tabs>
                              <w:tab w:val="left" w:pos="1134"/>
                            </w:tabs>
                            <w:spacing w:line="276" w:lineRule="auto"/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</w:pPr>
                        </w:p>
                      </w:txbxContent>
                    </wps:txbx>
                    <wps:bodyPr rot="0" vert="horz" wrap="square" lIns="108000" tIns="9000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A7FE5F2" id="Text Box 4" o:spid="_x0000_s1031" type="#_x0000_t202" style="position:absolute;margin-left:-5.95pt;margin-top:-5.8pt;width:498.5pt;height:27.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" filled="f" stroked="f">
              <v:path arrowok="t"/>
              <v:textbox inset="3mm,2.5mm">
                <w:txbxContent>
                  <w:p w14:paraId="63DFDABB" w14:textId="59505079" w:rsidR="00766941" w:rsidRPr="00D115D7" w:rsidRDefault="00766941" w:rsidP="00766941">
                    <w:pPr>
                      <w:tabs>
                        <w:tab w:val="left" w:pos="1134"/>
                      </w:tabs>
                      <w:spacing w:line="276" w:lineRule="auto"/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</w:pPr>
                    <w:r w:rsidRPr="0031495B">
                      <w:rPr>
                        <w:rFonts w:ascii="Arial" w:hAnsi="Arial" w:cs="Arial"/>
                        <w:b/>
                        <w:color w:val="003C71"/>
                        <w:sz w:val="14"/>
                        <w:szCs w:val="14"/>
                        <w:shd w:val="clear" w:color="auto" w:fill="FFFFFF"/>
                      </w:rPr>
                      <w:t>HEAD OFFICE</w:t>
                    </w:r>
                    <w:r w:rsidRPr="000F3E67"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  <w:tab/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>6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  <w:vertAlign w:val="superscript"/>
                      </w:rPr>
                      <w:t>th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 Floor, 124 Main Street, Johannesburg, </w:t>
                    </w:r>
                    <w:r w:rsidR="00225E13"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>2107 | Telephone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: 011 085 </w:t>
                    </w:r>
                    <w:r w:rsidR="00225E13"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>2001 | Fax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: 011 388 </w:t>
                    </w:r>
                    <w:r w:rsidR="00225E13"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>4010 | Website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>: www.gep.co.za</w:t>
                    </w:r>
                  </w:p>
                  <w:p w14:paraId="1DD72302" w14:textId="77777777" w:rsidR="00766941" w:rsidRPr="00AD373F" w:rsidRDefault="00766941" w:rsidP="00766941">
                    <w:pPr>
                      <w:tabs>
                        <w:tab w:val="left" w:pos="1134"/>
                      </w:tabs>
                      <w:spacing w:line="276" w:lineRule="auto"/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7728" behindDoc="1" locked="0" layoutInCell="1" allowOverlap="1" wp14:anchorId="6786C4ED" wp14:editId="383DB0F5">
          <wp:simplePos x="0" y="0"/>
          <wp:positionH relativeFrom="column">
            <wp:posOffset>11224895</wp:posOffset>
          </wp:positionH>
          <wp:positionV relativeFrom="paragraph">
            <wp:posOffset>-112395</wp:posOffset>
          </wp:positionV>
          <wp:extent cx="2687955" cy="798195"/>
          <wp:effectExtent l="0" t="0" r="0" b="0"/>
          <wp:wrapNone/>
          <wp:docPr id="3" name="Picture 1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2097" b="5443"/>
                  <a:stretch>
                    <a:fillRect/>
                  </a:stretch>
                </pic:blipFill>
                <pic:spPr bwMode="auto">
                  <a:xfrm>
                    <a:off x="0" y="0"/>
                    <a:ext cx="2687955" cy="798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8320E13" w14:textId="77777777" w:rsidR="00363BCE" w:rsidRPr="00A252C8" w:rsidRDefault="005015EF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31BA8052" wp14:editId="5AD9910B">
              <wp:simplePos x="0" y="0"/>
              <wp:positionH relativeFrom="column">
                <wp:posOffset>4394835</wp:posOffset>
              </wp:positionH>
              <wp:positionV relativeFrom="paragraph">
                <wp:posOffset>116840</wp:posOffset>
              </wp:positionV>
              <wp:extent cx="3657600" cy="916940"/>
              <wp:effectExtent l="0" t="0" r="0" b="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3657600" cy="9169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3000" dir="5400000" rotWithShape="0">
                                <a:srgbClr val="808080">
                                  <a:alpha val="34998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8F6B89B" id="Rectangle 2" o:spid="_x0000_s1026" style="position:absolute;margin-left:346.05pt;margin-top:9.2pt;width:4in;height:72.2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" stroked="f" strokecolor="white">
              <v:shadow opacity="22936f" origin=",.5" offset="0,.63889mm"/>
              <v:path arrowok="t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679E493B" wp14:editId="3E6C4E66">
              <wp:simplePos x="0" y="0"/>
              <wp:positionH relativeFrom="column">
                <wp:posOffset>737235</wp:posOffset>
              </wp:positionH>
              <wp:positionV relativeFrom="paragraph">
                <wp:posOffset>231140</wp:posOffset>
              </wp:positionV>
              <wp:extent cx="3657600" cy="916940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3657600" cy="9169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3000" dir="5400000" rotWithShape="0">
                                <a:srgbClr val="808080">
                                  <a:alpha val="34998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ADEAC4A" id="Rectangle 1" o:spid="_x0000_s1026" style="position:absolute;margin-left:58.05pt;margin-top:18.2pt;width:4in;height:72.2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" stroked="f" strokecolor="white">
              <v:shadow opacity="22936f" origin=",.5" offset="0,.63889mm"/>
              <v:path arrowok="t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5D719" w14:textId="77777777" w:rsidR="009F45CC" w:rsidRDefault="009F45CC">
      <w:r>
        <w:separator/>
      </w:r>
    </w:p>
  </w:footnote>
  <w:footnote w:type="continuationSeparator" w:id="0">
    <w:p w14:paraId="042F507B" w14:textId="77777777" w:rsidR="009F45CC" w:rsidRDefault="009F45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F98DF" w14:textId="77777777" w:rsidR="00363BCE" w:rsidRDefault="009F45CC">
    <w:pPr>
      <w:pStyle w:val="Header"/>
    </w:pPr>
    <w:r>
      <w:rPr>
        <w:szCs w:val="20"/>
        <w:lang w:val="en-ZA" w:eastAsia="en-ZA"/>
      </w:rPr>
      <w:pict w14:anchorId="11C8CB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alt="" style="position:absolute;margin-left:0;margin-top:0;width:595.7pt;height:842.15pt;z-index:-251648512;mso-wrap-edited:f;mso-width-percent:0;mso-height-percent:0;mso-position-horizontal:center;mso-position-horizontal-relative:margin;mso-position-vertical:center;mso-position-vertical-relative:margin;mso-width-percent:0;mso-height-percent:0" wrapcoords="-27 0 -27 21580 21600 21580 21600 0 -27 0">
          <v:imagedata r:id="rId1" o:title="Letterhead-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F8183" w14:textId="77777777" w:rsidR="00363BCE" w:rsidRDefault="005015EF" w:rsidP="005F64A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5F42EE13" wp14:editId="25B43F99">
              <wp:simplePos x="0" y="0"/>
              <wp:positionH relativeFrom="column">
                <wp:posOffset>14201775</wp:posOffset>
              </wp:positionH>
              <wp:positionV relativeFrom="paragraph">
                <wp:posOffset>313690</wp:posOffset>
              </wp:positionV>
              <wp:extent cx="342900" cy="297180"/>
              <wp:effectExtent l="0" t="0" r="0" b="0"/>
              <wp:wrapNone/>
              <wp:docPr id="20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342900" cy="297180"/>
                      </a:xfrm>
                      <a:prstGeom prst="rect">
                        <a:avLst/>
                      </a:prstGeom>
                      <a:solidFill>
                        <a:srgbClr val="0A5E9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9BC66A5" id="Rectangle 1" o:spid="_x0000_s1026" style="position:absolute;margin-left:1118.25pt;margin-top:24.7pt;width:27pt;height:23.4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" fillcolor="#0a5e91" stroked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0EF88B41" wp14:editId="7002F8B4">
              <wp:simplePos x="0" y="0"/>
              <wp:positionH relativeFrom="column">
                <wp:posOffset>14207490</wp:posOffset>
              </wp:positionH>
              <wp:positionV relativeFrom="paragraph">
                <wp:posOffset>-405130</wp:posOffset>
              </wp:positionV>
              <wp:extent cx="342900" cy="728980"/>
              <wp:effectExtent l="0" t="0" r="0" b="0"/>
              <wp:wrapNone/>
              <wp:docPr id="16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342900" cy="728980"/>
                      </a:xfrm>
                      <a:prstGeom prst="rect">
                        <a:avLst/>
                      </a:prstGeom>
                      <a:solidFill>
                        <a:srgbClr val="C9D83A"/>
                      </a:solidFill>
                      <a:ln>
                        <a:noFill/>
                      </a:ln>
                      <a:effectLst/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957EF6" id="Rectangle 1" o:spid="_x0000_s1026" style="position:absolute;margin-left:1118.7pt;margin-top:-31.9pt;width:27pt;height:57.4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" fillcolor="#c9d83a" stroked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3D0C0528" wp14:editId="112E9B70">
              <wp:simplePos x="0" y="0"/>
              <wp:positionH relativeFrom="column">
                <wp:posOffset>14208125</wp:posOffset>
              </wp:positionH>
              <wp:positionV relativeFrom="paragraph">
                <wp:posOffset>702310</wp:posOffset>
              </wp:positionV>
              <wp:extent cx="342900" cy="9591040"/>
              <wp:effectExtent l="0" t="0" r="0" b="0"/>
              <wp:wrapNone/>
              <wp:docPr id="14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342900" cy="9591040"/>
                      </a:xfrm>
                      <a:prstGeom prst="rect">
                        <a:avLst/>
                      </a:prstGeom>
                      <a:solidFill>
                        <a:srgbClr val="C9D83A"/>
                      </a:solidFill>
                      <a:ln>
                        <a:noFill/>
                      </a:ln>
                      <a:effectLst/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0746DFC" id="Rectangle 1" o:spid="_x0000_s1026" style="position:absolute;margin-left:1118.75pt;margin-top:55.3pt;width:27pt;height:755.2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" fillcolor="#c9d83a" stroked="f"/>
          </w:pict>
        </mc:Fallback>
      </mc:AlternateContent>
    </w:r>
    <w:r>
      <w:rPr>
        <w:noProof/>
        <w:lang w:val="en-ZA" w:eastAsia="en-ZA"/>
      </w:rPr>
      <w:drawing>
        <wp:anchor distT="0" distB="0" distL="114300" distR="114300" simplePos="0" relativeHeight="251658752" behindDoc="1" locked="0" layoutInCell="1" allowOverlap="1" wp14:anchorId="440DCB3D" wp14:editId="603ABBCC">
          <wp:simplePos x="0" y="0"/>
          <wp:positionH relativeFrom="column">
            <wp:posOffset>12332970</wp:posOffset>
          </wp:positionH>
          <wp:positionV relativeFrom="paragraph">
            <wp:posOffset>-203835</wp:posOffset>
          </wp:positionV>
          <wp:extent cx="1588770" cy="984250"/>
          <wp:effectExtent l="0" t="0" r="0" b="0"/>
          <wp:wrapThrough wrapText="bothSides">
            <wp:wrapPolygon edited="0">
              <wp:start x="0" y="0"/>
              <wp:lineTo x="0" y="21461"/>
              <wp:lineTo x="21410" y="21461"/>
              <wp:lineTo x="21410" y="0"/>
              <wp:lineTo x="0" y="0"/>
            </wp:wrapPolygon>
          </wp:wrapThrough>
          <wp:docPr id="13" name="Picture 17" descr="../../../../../../../Desktop/GEP%20Logo%20as%20Approved%20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../../../../../../../Desktop/GEP%20Logo%20as%20Approved%20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8770" cy="984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48437CBE" wp14:editId="6015539F">
              <wp:simplePos x="0" y="0"/>
              <wp:positionH relativeFrom="column">
                <wp:posOffset>-100965</wp:posOffset>
              </wp:positionH>
              <wp:positionV relativeFrom="paragraph">
                <wp:posOffset>516890</wp:posOffset>
              </wp:positionV>
              <wp:extent cx="3503295" cy="336550"/>
              <wp:effectExtent l="0" t="0" r="0" b="0"/>
              <wp:wrapThrough wrapText="bothSides">
                <wp:wrapPolygon edited="0">
                  <wp:start x="392" y="4075"/>
                  <wp:lineTo x="392" y="17117"/>
                  <wp:lineTo x="21142" y="17117"/>
                  <wp:lineTo x="21142" y="4075"/>
                  <wp:lineTo x="392" y="4075"/>
                </wp:wrapPolygon>
              </wp:wrapThrough>
              <wp:docPr id="11" name="Text Box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503295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088375" w14:textId="77777777" w:rsidR="001B44BE" w:rsidRPr="00912E99" w:rsidRDefault="001B44BE" w:rsidP="001B44BE">
                          <w:pPr>
                            <w:rPr>
                              <w:rFonts w:ascii="Trebuchet MS" w:hAnsi="Trebuchet MS"/>
                              <w:color w:val="969493"/>
                              <w:sz w:val="17"/>
                              <w:szCs w:val="17"/>
                            </w:rPr>
                          </w:pPr>
                          <w:r w:rsidRPr="002059E5">
                            <w:rPr>
                              <w:rFonts w:ascii="Trebuchet MS" w:hAnsi="Trebuchet MS" w:cs="Calibri"/>
                              <w:bCs/>
                              <w:i/>
                              <w:iCs/>
                              <w:color w:val="969493"/>
                              <w:sz w:val="17"/>
                              <w:szCs w:val="17"/>
                            </w:rPr>
                            <w:t>Growing Gauteng Together</w:t>
                          </w:r>
                        </w:p>
                        <w:p w14:paraId="4DA808A1" w14:textId="77777777" w:rsidR="00363BCE" w:rsidRPr="00912E99" w:rsidRDefault="00363BCE" w:rsidP="00B96C98">
                          <w:pPr>
                            <w:rPr>
                              <w:rFonts w:ascii="Trebuchet MS" w:hAnsi="Trebuchet MS"/>
                              <w:color w:val="969493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437CBE"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26" type="#_x0000_t202" style="position:absolute;margin-left:-7.95pt;margin-top:40.7pt;width:275.85pt;height:26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" filled="f" stroked="f">
              <v:textbox inset=",7.2pt,,7.2pt">
                <w:txbxContent>
                  <w:p w14:paraId="5C088375" w14:textId="77777777" w:rsidR="001B44BE" w:rsidRPr="00912E99" w:rsidRDefault="001B44BE" w:rsidP="001B44BE">
                    <w:pPr>
                      <w:rPr>
                        <w:rFonts w:ascii="Trebuchet MS" w:hAnsi="Trebuchet MS"/>
                        <w:color w:val="969493"/>
                        <w:sz w:val="17"/>
                        <w:szCs w:val="17"/>
                      </w:rPr>
                    </w:pPr>
                    <w:r w:rsidRPr="002059E5">
                      <w:rPr>
                        <w:rFonts w:ascii="Trebuchet MS" w:hAnsi="Trebuchet MS" w:cs="Calibri"/>
                        <w:bCs/>
                        <w:i/>
                        <w:iCs/>
                        <w:color w:val="969493"/>
                        <w:sz w:val="17"/>
                        <w:szCs w:val="17"/>
                      </w:rPr>
                      <w:t>Growing Gauteng Together</w:t>
                    </w:r>
                  </w:p>
                  <w:p w14:paraId="4DA808A1" w14:textId="77777777" w:rsidR="00363BCE" w:rsidRPr="00912E99" w:rsidRDefault="00363BCE" w:rsidP="00B96C98">
                    <w:pPr>
                      <w:rPr>
                        <w:rFonts w:ascii="Trebuchet MS" w:hAnsi="Trebuchet MS"/>
                        <w:color w:val="969493"/>
                        <w:sz w:val="17"/>
                        <w:szCs w:val="17"/>
                      </w:rPr>
                    </w:pPr>
                  </w:p>
                </w:txbxContent>
              </v:textbox>
              <w10:wrap type="through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48512" behindDoc="1" locked="0" layoutInCell="1" allowOverlap="1" wp14:anchorId="2D35E95B" wp14:editId="084625CC">
          <wp:simplePos x="0" y="0"/>
          <wp:positionH relativeFrom="column">
            <wp:posOffset>-20955</wp:posOffset>
          </wp:positionH>
          <wp:positionV relativeFrom="paragraph">
            <wp:posOffset>226695</wp:posOffset>
          </wp:positionV>
          <wp:extent cx="1318260" cy="234950"/>
          <wp:effectExtent l="0" t="0" r="0" b="0"/>
          <wp:wrapThrough wrapText="bothSides">
            <wp:wrapPolygon edited="0">
              <wp:start x="0" y="0"/>
              <wp:lineTo x="0" y="21016"/>
              <wp:lineTo x="21434" y="21016"/>
              <wp:lineTo x="21434" y="0"/>
              <wp:lineTo x="0" y="0"/>
            </wp:wrapPolygon>
          </wp:wrapThrough>
          <wp:docPr id="15" name="Picture 15" descr="Description: Description: Description: GEP-Letterhead-05042012-0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Description: Description: Description: GEP-Letterhead-05042012-01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27" t="6377" r="75935" b="91454"/>
                  <a:stretch>
                    <a:fillRect/>
                  </a:stretch>
                </pic:blipFill>
                <pic:spPr bwMode="auto">
                  <a:xfrm>
                    <a:off x="0" y="0"/>
                    <a:ext cx="1318260" cy="234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D29CF" w14:textId="77777777" w:rsidR="00363BCE" w:rsidRDefault="005015E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34560F47" wp14:editId="6494D38F">
              <wp:simplePos x="0" y="0"/>
              <wp:positionH relativeFrom="column">
                <wp:posOffset>14203680</wp:posOffset>
              </wp:positionH>
              <wp:positionV relativeFrom="paragraph">
                <wp:posOffset>670560</wp:posOffset>
              </wp:positionV>
              <wp:extent cx="342900" cy="9699625"/>
              <wp:effectExtent l="0" t="0" r="0" b="0"/>
              <wp:wrapNone/>
              <wp:docPr id="1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342900" cy="9699625"/>
                      </a:xfrm>
                      <a:prstGeom prst="rect">
                        <a:avLst/>
                      </a:prstGeom>
                      <a:solidFill>
                        <a:srgbClr val="C9D83A"/>
                      </a:solidFill>
                      <a:ln>
                        <a:noFill/>
                      </a:ln>
                      <a:effectLst/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6557CE0" id="Rectangle 1" o:spid="_x0000_s1026" style="position:absolute;margin-left:1118.4pt;margin-top:52.8pt;width:27pt;height:763.7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" fillcolor="#c9d83a" stroked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C84FAB4" wp14:editId="5492987E">
              <wp:simplePos x="0" y="0"/>
              <wp:positionH relativeFrom="column">
                <wp:posOffset>14201775</wp:posOffset>
              </wp:positionH>
              <wp:positionV relativeFrom="paragraph">
                <wp:posOffset>-657860</wp:posOffset>
              </wp:positionV>
              <wp:extent cx="342900" cy="877570"/>
              <wp:effectExtent l="0" t="0" r="0" b="0"/>
              <wp:wrapNone/>
              <wp:docPr id="17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342900" cy="877570"/>
                      </a:xfrm>
                      <a:prstGeom prst="rect">
                        <a:avLst/>
                      </a:prstGeom>
                      <a:solidFill>
                        <a:srgbClr val="C9D83A"/>
                      </a:solidFill>
                      <a:ln>
                        <a:noFill/>
                      </a:ln>
                      <a:effectLst/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514C554" id="Rectangle 1" o:spid="_x0000_s1026" style="position:absolute;margin-left:1118.25pt;margin-top:-51.8pt;width:27pt;height:69.1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" fillcolor="#c9d83a" stroked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6F0F018" wp14:editId="343785C9">
              <wp:simplePos x="0" y="0"/>
              <wp:positionH relativeFrom="column">
                <wp:posOffset>14201140</wp:posOffset>
              </wp:positionH>
              <wp:positionV relativeFrom="paragraph">
                <wp:posOffset>213360</wp:posOffset>
              </wp:positionV>
              <wp:extent cx="342900" cy="297180"/>
              <wp:effectExtent l="0" t="0" r="0" b="0"/>
              <wp:wrapNone/>
              <wp:docPr id="18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342900" cy="297180"/>
                      </a:xfrm>
                      <a:prstGeom prst="rect">
                        <a:avLst/>
                      </a:prstGeom>
                      <a:solidFill>
                        <a:srgbClr val="0A5E9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BED4506" id="Rectangle 1" o:spid="_x0000_s1026" style="position:absolute;margin-left:1118.2pt;margin-top:16.8pt;width:27pt;height:23.4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" fillcolor="#0a5e91" stroked="f"/>
          </w:pict>
        </mc:Fallback>
      </mc:AlternateContent>
    </w:r>
    <w:r>
      <w:rPr>
        <w:noProof/>
      </w:rPr>
      <w:drawing>
        <wp:anchor distT="0" distB="0" distL="114300" distR="114300" simplePos="0" relativeHeight="251654656" behindDoc="1" locked="0" layoutInCell="1" allowOverlap="1" wp14:anchorId="51144B48" wp14:editId="1298EC24">
          <wp:simplePos x="0" y="0"/>
          <wp:positionH relativeFrom="column">
            <wp:posOffset>12325985</wp:posOffset>
          </wp:positionH>
          <wp:positionV relativeFrom="paragraph">
            <wp:posOffset>-270510</wp:posOffset>
          </wp:positionV>
          <wp:extent cx="1588770" cy="984250"/>
          <wp:effectExtent l="0" t="0" r="0" b="0"/>
          <wp:wrapThrough wrapText="bothSides">
            <wp:wrapPolygon edited="0">
              <wp:start x="0" y="0"/>
              <wp:lineTo x="0" y="21461"/>
              <wp:lineTo x="21410" y="21461"/>
              <wp:lineTo x="21410" y="0"/>
              <wp:lineTo x="0" y="0"/>
            </wp:wrapPolygon>
          </wp:wrapThrough>
          <wp:docPr id="8" name="Picture 66" descr="../../../../../../../Desktop/GEP%20Logo%20as%20Approved%20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6" descr="../../../../../../../Desktop/GEP%20Logo%20as%20Approved%20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8770" cy="984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0FA7D289" wp14:editId="344480C0">
              <wp:simplePos x="0" y="0"/>
              <wp:positionH relativeFrom="column">
                <wp:posOffset>-123825</wp:posOffset>
              </wp:positionH>
              <wp:positionV relativeFrom="paragraph">
                <wp:posOffset>475615</wp:posOffset>
              </wp:positionV>
              <wp:extent cx="3503295" cy="336550"/>
              <wp:effectExtent l="0" t="0" r="0" b="0"/>
              <wp:wrapNone/>
              <wp:docPr id="7" name="Text Box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503295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E75F31" w14:textId="77777777" w:rsidR="00363BCE" w:rsidRPr="00912E99" w:rsidRDefault="002059E5">
                          <w:pPr>
                            <w:rPr>
                              <w:rFonts w:ascii="Trebuchet MS" w:hAnsi="Trebuchet MS"/>
                              <w:color w:val="969493"/>
                              <w:sz w:val="17"/>
                              <w:szCs w:val="17"/>
                            </w:rPr>
                          </w:pPr>
                          <w:r w:rsidRPr="002059E5">
                            <w:rPr>
                              <w:rFonts w:ascii="Trebuchet MS" w:hAnsi="Trebuchet MS" w:cs="Calibri"/>
                              <w:bCs/>
                              <w:i/>
                              <w:iCs/>
                              <w:color w:val="969493"/>
                              <w:sz w:val="17"/>
                              <w:szCs w:val="17"/>
                            </w:rPr>
                            <w:t>Growing Gauteng Together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A7D289" id="_x0000_t202" coordsize="21600,21600" o:spt="202" path="m,l,21600r21600,l21600,xe">
              <v:stroke joinstyle="miter"/>
              <v:path gradientshapeok="t" o:connecttype="rect"/>
            </v:shapetype>
            <v:shape id="Text Box 55" o:spid="_x0000_s1029" type="#_x0000_t202" style="position:absolute;margin-left:-9.75pt;margin-top:37.45pt;width:275.85pt;height:26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" filled="f" stroked="f">
              <v:textbox inset=",7.2pt,,7.2pt">
                <w:txbxContent>
                  <w:p w14:paraId="04E75F31" w14:textId="77777777" w:rsidR="00363BCE" w:rsidRPr="00912E99" w:rsidRDefault="002059E5">
                    <w:pPr>
                      <w:rPr>
                        <w:rFonts w:ascii="Trebuchet MS" w:hAnsi="Trebuchet MS"/>
                        <w:color w:val="969493"/>
                        <w:sz w:val="17"/>
                        <w:szCs w:val="17"/>
                      </w:rPr>
                    </w:pPr>
                    <w:r w:rsidRPr="002059E5">
                      <w:rPr>
                        <w:rFonts w:ascii="Trebuchet MS" w:hAnsi="Trebuchet MS" w:cs="Calibri"/>
                        <w:bCs/>
                        <w:i/>
                        <w:iCs/>
                        <w:color w:val="969493"/>
                        <w:sz w:val="17"/>
                        <w:szCs w:val="17"/>
                      </w:rPr>
                      <w:t>Growing Gauteng Together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47488" behindDoc="1" locked="0" layoutInCell="1" allowOverlap="1" wp14:anchorId="430C1B51" wp14:editId="4280DCE6">
          <wp:simplePos x="0" y="0"/>
          <wp:positionH relativeFrom="column">
            <wp:posOffset>-42545</wp:posOffset>
          </wp:positionH>
          <wp:positionV relativeFrom="paragraph">
            <wp:posOffset>181610</wp:posOffset>
          </wp:positionV>
          <wp:extent cx="1318260" cy="234950"/>
          <wp:effectExtent l="0" t="0" r="0" b="0"/>
          <wp:wrapNone/>
          <wp:docPr id="6" name="Picture 5" descr="Description: Description: Description: GEP-Letterhead-05042012-0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escription: Description: Description: GEP-Letterhead-05042012-01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27" t="6377" r="75935" b="91454"/>
                  <a:stretch>
                    <a:fillRect/>
                  </a:stretch>
                </pic:blipFill>
                <pic:spPr bwMode="auto">
                  <a:xfrm>
                    <a:off x="0" y="0"/>
                    <a:ext cx="1318260" cy="234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9F86551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9AF7C94"/>
    <w:multiLevelType w:val="hybridMultilevel"/>
    <w:tmpl w:val="0A52639C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C8D0B28"/>
    <w:multiLevelType w:val="hybridMultilevel"/>
    <w:tmpl w:val="4EAECFF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848A3"/>
    <w:multiLevelType w:val="hybridMultilevel"/>
    <w:tmpl w:val="B896C80C"/>
    <w:lvl w:ilvl="0" w:tplc="1C09000F">
      <w:start w:val="1"/>
      <w:numFmt w:val="decimal"/>
      <w:lvlText w:val="%1."/>
      <w:lvlJc w:val="left"/>
      <w:pPr>
        <w:ind w:left="724" w:hanging="360"/>
      </w:pPr>
    </w:lvl>
    <w:lvl w:ilvl="1" w:tplc="1C090019" w:tentative="1">
      <w:start w:val="1"/>
      <w:numFmt w:val="lowerLetter"/>
      <w:lvlText w:val="%2."/>
      <w:lvlJc w:val="left"/>
      <w:pPr>
        <w:ind w:left="1444" w:hanging="360"/>
      </w:pPr>
    </w:lvl>
    <w:lvl w:ilvl="2" w:tplc="1C09001B" w:tentative="1">
      <w:start w:val="1"/>
      <w:numFmt w:val="lowerRoman"/>
      <w:lvlText w:val="%3."/>
      <w:lvlJc w:val="right"/>
      <w:pPr>
        <w:ind w:left="2164" w:hanging="180"/>
      </w:pPr>
    </w:lvl>
    <w:lvl w:ilvl="3" w:tplc="1C09000F" w:tentative="1">
      <w:start w:val="1"/>
      <w:numFmt w:val="decimal"/>
      <w:lvlText w:val="%4."/>
      <w:lvlJc w:val="left"/>
      <w:pPr>
        <w:ind w:left="2884" w:hanging="360"/>
      </w:pPr>
    </w:lvl>
    <w:lvl w:ilvl="4" w:tplc="1C090019" w:tentative="1">
      <w:start w:val="1"/>
      <w:numFmt w:val="lowerLetter"/>
      <w:lvlText w:val="%5."/>
      <w:lvlJc w:val="left"/>
      <w:pPr>
        <w:ind w:left="3604" w:hanging="360"/>
      </w:pPr>
    </w:lvl>
    <w:lvl w:ilvl="5" w:tplc="1C09001B" w:tentative="1">
      <w:start w:val="1"/>
      <w:numFmt w:val="lowerRoman"/>
      <w:lvlText w:val="%6."/>
      <w:lvlJc w:val="right"/>
      <w:pPr>
        <w:ind w:left="4324" w:hanging="180"/>
      </w:pPr>
    </w:lvl>
    <w:lvl w:ilvl="6" w:tplc="1C09000F" w:tentative="1">
      <w:start w:val="1"/>
      <w:numFmt w:val="decimal"/>
      <w:lvlText w:val="%7."/>
      <w:lvlJc w:val="left"/>
      <w:pPr>
        <w:ind w:left="5044" w:hanging="360"/>
      </w:pPr>
    </w:lvl>
    <w:lvl w:ilvl="7" w:tplc="1C090019" w:tentative="1">
      <w:start w:val="1"/>
      <w:numFmt w:val="lowerLetter"/>
      <w:lvlText w:val="%8."/>
      <w:lvlJc w:val="left"/>
      <w:pPr>
        <w:ind w:left="5764" w:hanging="360"/>
      </w:pPr>
    </w:lvl>
    <w:lvl w:ilvl="8" w:tplc="1C0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4" w15:restartNumberingAfterBreak="0">
    <w:nsid w:val="71907206"/>
    <w:multiLevelType w:val="hybridMultilevel"/>
    <w:tmpl w:val="5560B45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6322178">
    <w:abstractNumId w:val="0"/>
  </w:num>
  <w:num w:numId="2" w16cid:durableId="1288776176">
    <w:abstractNumId w:val="2"/>
  </w:num>
  <w:num w:numId="3" w16cid:durableId="737748810">
    <w:abstractNumId w:val="4"/>
  </w:num>
  <w:num w:numId="4" w16cid:durableId="1657799606">
    <w:abstractNumId w:val="1"/>
  </w:num>
  <w:num w:numId="5" w16cid:durableId="14576730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ZA" w:vendorID="64" w:dllVersion="0" w:nlCheck="1" w:checkStyle="0"/>
  <w:activeWritingStyle w:appName="MSWord" w:lang="en-US" w:vendorID="64" w:dllVersion="4096" w:nlCheck="1" w:checkStyle="0"/>
  <w:activeWritingStyle w:appName="MSWord" w:lang="en-ZA" w:vendorID="64" w:dllVersion="6" w:nlCheck="1" w:checkStyle="1"/>
  <w:activeWritingStyle w:appName="MSWord" w:lang="en-ZA" w:vendorID="64" w:dllVersion="4096" w:nlCheck="1" w:checkStyle="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cyMzQxtzA2sLQwMzdS0lEKTi0uzszPAykwrAUAvESAASwAAAA="/>
  </w:docVars>
  <w:rsids>
    <w:rsidRoot w:val="00225E13"/>
    <w:rsid w:val="000130F5"/>
    <w:rsid w:val="00013422"/>
    <w:rsid w:val="00024FEF"/>
    <w:rsid w:val="00025B3D"/>
    <w:rsid w:val="00040472"/>
    <w:rsid w:val="00040DDA"/>
    <w:rsid w:val="000417F9"/>
    <w:rsid w:val="00044DD3"/>
    <w:rsid w:val="00051FA1"/>
    <w:rsid w:val="00055744"/>
    <w:rsid w:val="00060DB7"/>
    <w:rsid w:val="000651A8"/>
    <w:rsid w:val="000773F2"/>
    <w:rsid w:val="000B330A"/>
    <w:rsid w:val="000C63CB"/>
    <w:rsid w:val="00130340"/>
    <w:rsid w:val="001524CC"/>
    <w:rsid w:val="00156DF5"/>
    <w:rsid w:val="001721AA"/>
    <w:rsid w:val="001B3AF4"/>
    <w:rsid w:val="001B44BE"/>
    <w:rsid w:val="001D5645"/>
    <w:rsid w:val="001F6605"/>
    <w:rsid w:val="00204897"/>
    <w:rsid w:val="002059E5"/>
    <w:rsid w:val="0022413B"/>
    <w:rsid w:val="00225E13"/>
    <w:rsid w:val="0023160C"/>
    <w:rsid w:val="002445C3"/>
    <w:rsid w:val="0025246A"/>
    <w:rsid w:val="00256F98"/>
    <w:rsid w:val="00261D29"/>
    <w:rsid w:val="00273ED1"/>
    <w:rsid w:val="00284C50"/>
    <w:rsid w:val="00292C56"/>
    <w:rsid w:val="002D7E82"/>
    <w:rsid w:val="002E0988"/>
    <w:rsid w:val="002E1C21"/>
    <w:rsid w:val="00333ED6"/>
    <w:rsid w:val="00335AF2"/>
    <w:rsid w:val="00345688"/>
    <w:rsid w:val="00353F01"/>
    <w:rsid w:val="00363BCE"/>
    <w:rsid w:val="00371FB8"/>
    <w:rsid w:val="003734CC"/>
    <w:rsid w:val="003743D9"/>
    <w:rsid w:val="00380A71"/>
    <w:rsid w:val="00391383"/>
    <w:rsid w:val="00393F76"/>
    <w:rsid w:val="003A2228"/>
    <w:rsid w:val="003A389F"/>
    <w:rsid w:val="003B1CEB"/>
    <w:rsid w:val="003C08B8"/>
    <w:rsid w:val="003C7C44"/>
    <w:rsid w:val="003D37F7"/>
    <w:rsid w:val="003D3BB2"/>
    <w:rsid w:val="003D3D4F"/>
    <w:rsid w:val="003E3C3B"/>
    <w:rsid w:val="003E5567"/>
    <w:rsid w:val="003F7A9C"/>
    <w:rsid w:val="004277D2"/>
    <w:rsid w:val="004314EA"/>
    <w:rsid w:val="00437543"/>
    <w:rsid w:val="004502D1"/>
    <w:rsid w:val="00463F9C"/>
    <w:rsid w:val="00466087"/>
    <w:rsid w:val="004715F4"/>
    <w:rsid w:val="00492DF4"/>
    <w:rsid w:val="00496941"/>
    <w:rsid w:val="00497F96"/>
    <w:rsid w:val="004B1836"/>
    <w:rsid w:val="004C597C"/>
    <w:rsid w:val="004D2AA1"/>
    <w:rsid w:val="004D3DBE"/>
    <w:rsid w:val="004E1B72"/>
    <w:rsid w:val="005015EF"/>
    <w:rsid w:val="005063FF"/>
    <w:rsid w:val="00512AFF"/>
    <w:rsid w:val="00521395"/>
    <w:rsid w:val="00541209"/>
    <w:rsid w:val="00546AD0"/>
    <w:rsid w:val="0055111E"/>
    <w:rsid w:val="005646C5"/>
    <w:rsid w:val="00577F29"/>
    <w:rsid w:val="005A39F5"/>
    <w:rsid w:val="005D418F"/>
    <w:rsid w:val="005D7BDE"/>
    <w:rsid w:val="005E5C24"/>
    <w:rsid w:val="005E75E3"/>
    <w:rsid w:val="005F3587"/>
    <w:rsid w:val="005F64A5"/>
    <w:rsid w:val="00601016"/>
    <w:rsid w:val="0060596A"/>
    <w:rsid w:val="0061058B"/>
    <w:rsid w:val="00611F0F"/>
    <w:rsid w:val="006208CA"/>
    <w:rsid w:val="00621624"/>
    <w:rsid w:val="0063682D"/>
    <w:rsid w:val="00662A76"/>
    <w:rsid w:val="006643A5"/>
    <w:rsid w:val="00665175"/>
    <w:rsid w:val="006868BF"/>
    <w:rsid w:val="00690021"/>
    <w:rsid w:val="00690507"/>
    <w:rsid w:val="00691BE1"/>
    <w:rsid w:val="006A182B"/>
    <w:rsid w:val="006A5CF1"/>
    <w:rsid w:val="006D2193"/>
    <w:rsid w:val="006D30CA"/>
    <w:rsid w:val="006D7B69"/>
    <w:rsid w:val="006E1BD2"/>
    <w:rsid w:val="00706BA9"/>
    <w:rsid w:val="007074A4"/>
    <w:rsid w:val="00711CF5"/>
    <w:rsid w:val="0072698E"/>
    <w:rsid w:val="00730D8A"/>
    <w:rsid w:val="007566DC"/>
    <w:rsid w:val="00760705"/>
    <w:rsid w:val="00766222"/>
    <w:rsid w:val="00766941"/>
    <w:rsid w:val="00771D74"/>
    <w:rsid w:val="00780D15"/>
    <w:rsid w:val="0079296F"/>
    <w:rsid w:val="007B3FC8"/>
    <w:rsid w:val="007C2776"/>
    <w:rsid w:val="007F2D8D"/>
    <w:rsid w:val="007F35E7"/>
    <w:rsid w:val="007F544D"/>
    <w:rsid w:val="00802557"/>
    <w:rsid w:val="0082190E"/>
    <w:rsid w:val="00822979"/>
    <w:rsid w:val="00826684"/>
    <w:rsid w:val="0083389F"/>
    <w:rsid w:val="00877CAF"/>
    <w:rsid w:val="00893242"/>
    <w:rsid w:val="008A2C30"/>
    <w:rsid w:val="008B755C"/>
    <w:rsid w:val="008C21B3"/>
    <w:rsid w:val="008E01E3"/>
    <w:rsid w:val="008E54D9"/>
    <w:rsid w:val="008F660D"/>
    <w:rsid w:val="00902BF4"/>
    <w:rsid w:val="00903512"/>
    <w:rsid w:val="00912E99"/>
    <w:rsid w:val="00914834"/>
    <w:rsid w:val="0092038C"/>
    <w:rsid w:val="009408FF"/>
    <w:rsid w:val="0096077C"/>
    <w:rsid w:val="00972246"/>
    <w:rsid w:val="009722E5"/>
    <w:rsid w:val="009A295F"/>
    <w:rsid w:val="009A4FA6"/>
    <w:rsid w:val="009B3E93"/>
    <w:rsid w:val="009B525D"/>
    <w:rsid w:val="009B613D"/>
    <w:rsid w:val="009C1724"/>
    <w:rsid w:val="009E7C8B"/>
    <w:rsid w:val="009F45CC"/>
    <w:rsid w:val="009F4FF1"/>
    <w:rsid w:val="00A03DE2"/>
    <w:rsid w:val="00A133E1"/>
    <w:rsid w:val="00A21CE3"/>
    <w:rsid w:val="00A23B77"/>
    <w:rsid w:val="00A252C8"/>
    <w:rsid w:val="00A32C92"/>
    <w:rsid w:val="00A3679F"/>
    <w:rsid w:val="00A417C5"/>
    <w:rsid w:val="00A71014"/>
    <w:rsid w:val="00A7450B"/>
    <w:rsid w:val="00AD579A"/>
    <w:rsid w:val="00AD5861"/>
    <w:rsid w:val="00AE143D"/>
    <w:rsid w:val="00B16202"/>
    <w:rsid w:val="00B209E6"/>
    <w:rsid w:val="00B2492C"/>
    <w:rsid w:val="00B2737E"/>
    <w:rsid w:val="00B3022D"/>
    <w:rsid w:val="00B54350"/>
    <w:rsid w:val="00B547B6"/>
    <w:rsid w:val="00B55A2C"/>
    <w:rsid w:val="00B72784"/>
    <w:rsid w:val="00B87078"/>
    <w:rsid w:val="00B87257"/>
    <w:rsid w:val="00B93D30"/>
    <w:rsid w:val="00B951D3"/>
    <w:rsid w:val="00B96C98"/>
    <w:rsid w:val="00BA2A79"/>
    <w:rsid w:val="00BA759E"/>
    <w:rsid w:val="00BC4E4E"/>
    <w:rsid w:val="00BD1F20"/>
    <w:rsid w:val="00BD4F24"/>
    <w:rsid w:val="00BF45D0"/>
    <w:rsid w:val="00C11FB5"/>
    <w:rsid w:val="00C46968"/>
    <w:rsid w:val="00C65BC0"/>
    <w:rsid w:val="00CB5E3D"/>
    <w:rsid w:val="00D33CBC"/>
    <w:rsid w:val="00D46C69"/>
    <w:rsid w:val="00DA3AF7"/>
    <w:rsid w:val="00DB5607"/>
    <w:rsid w:val="00DC17FD"/>
    <w:rsid w:val="00DC4507"/>
    <w:rsid w:val="00DE1107"/>
    <w:rsid w:val="00DE1A63"/>
    <w:rsid w:val="00DE5D39"/>
    <w:rsid w:val="00DF15A0"/>
    <w:rsid w:val="00E031ED"/>
    <w:rsid w:val="00E14A03"/>
    <w:rsid w:val="00E2669F"/>
    <w:rsid w:val="00E34822"/>
    <w:rsid w:val="00E45559"/>
    <w:rsid w:val="00E472AC"/>
    <w:rsid w:val="00E5075B"/>
    <w:rsid w:val="00E615CE"/>
    <w:rsid w:val="00E71591"/>
    <w:rsid w:val="00E75D80"/>
    <w:rsid w:val="00EC042D"/>
    <w:rsid w:val="00EC43E0"/>
    <w:rsid w:val="00ED10E1"/>
    <w:rsid w:val="00EE23C0"/>
    <w:rsid w:val="00EF76E1"/>
    <w:rsid w:val="00F0071D"/>
    <w:rsid w:val="00F049F5"/>
    <w:rsid w:val="00F12E7A"/>
    <w:rsid w:val="00F62126"/>
    <w:rsid w:val="00F82F0C"/>
    <w:rsid w:val="00FB0676"/>
    <w:rsid w:val="00FD0628"/>
    <w:rsid w:val="00FD2BEF"/>
    <w:rsid w:val="00FD3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2551FA38"/>
  <w15:chartTrackingRefBased/>
  <w15:docId w15:val="{7D99DE86-DC80-4100-8048-675A11313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ZA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0" w:qFormat="1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5CF1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10E1"/>
    <w:pPr>
      <w:keepNext/>
      <w:spacing w:before="240" w:after="60"/>
      <w:outlineLvl w:val="0"/>
    </w:pPr>
    <w:rPr>
      <w:rFonts w:ascii="Cambria" w:eastAsia="MS Gothic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7300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7300F"/>
    <w:pPr>
      <w:tabs>
        <w:tab w:val="center" w:pos="4320"/>
        <w:tab w:val="right" w:pos="8640"/>
      </w:tabs>
    </w:pPr>
  </w:style>
  <w:style w:type="character" w:styleId="PageNumber">
    <w:name w:val="page number"/>
    <w:uiPriority w:val="99"/>
    <w:semiHidden/>
    <w:unhideWhenUsed/>
    <w:rsid w:val="003734CC"/>
  </w:style>
  <w:style w:type="paragraph" w:customStyle="1" w:styleId="NoSpacing1">
    <w:name w:val="No Spacing1"/>
    <w:link w:val="NoSpacingChar"/>
    <w:qFormat/>
    <w:rsid w:val="003734CC"/>
    <w:rPr>
      <w:rFonts w:ascii="PMingLiU" w:eastAsia="MS Mincho" w:hAnsi="PMingLiU"/>
      <w:sz w:val="22"/>
      <w:szCs w:val="22"/>
    </w:rPr>
  </w:style>
  <w:style w:type="character" w:customStyle="1" w:styleId="NoSpacingChar">
    <w:name w:val="No Spacing Char"/>
    <w:link w:val="NoSpacing1"/>
    <w:rsid w:val="003734CC"/>
    <w:rPr>
      <w:rFonts w:ascii="PMingLiU" w:eastAsia="MS Mincho" w:hAnsi="PMingLiU"/>
      <w:sz w:val="22"/>
      <w:szCs w:val="22"/>
      <w:lang w:bidi="ar-SA"/>
    </w:rPr>
  </w:style>
  <w:style w:type="character" w:customStyle="1" w:styleId="GridTable1Light1">
    <w:name w:val="Grid Table 1 Light1"/>
    <w:uiPriority w:val="33"/>
    <w:qFormat/>
    <w:rsid w:val="00ED10E1"/>
    <w:rPr>
      <w:b/>
      <w:bCs/>
      <w:smallCaps/>
      <w:spacing w:val="5"/>
    </w:rPr>
  </w:style>
  <w:style w:type="character" w:styleId="Strong">
    <w:name w:val="Strong"/>
    <w:uiPriority w:val="22"/>
    <w:qFormat/>
    <w:rsid w:val="00ED10E1"/>
    <w:rPr>
      <w:b/>
      <w:bCs/>
    </w:rPr>
  </w:style>
  <w:style w:type="character" w:customStyle="1" w:styleId="Heading1Char">
    <w:name w:val="Heading 1 Char"/>
    <w:link w:val="Heading1"/>
    <w:uiPriority w:val="9"/>
    <w:rsid w:val="00ED10E1"/>
    <w:rPr>
      <w:rFonts w:ascii="Cambria" w:eastAsia="MS Gothic" w:hAnsi="Cambria" w:cs="Times New Roman"/>
      <w:b/>
      <w:bCs/>
      <w:kern w:val="32"/>
      <w:sz w:val="32"/>
      <w:szCs w:val="32"/>
      <w:lang w:val="en-US" w:eastAsia="en-US"/>
    </w:rPr>
  </w:style>
  <w:style w:type="paragraph" w:customStyle="1" w:styleId="ColourfulListAccent11">
    <w:name w:val="Colourful List – Accent 11"/>
    <w:basedOn w:val="Normal"/>
    <w:uiPriority w:val="34"/>
    <w:qFormat/>
    <w:rsid w:val="003D3BB2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8B755C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1A6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E1A63"/>
    <w:rPr>
      <w:rFonts w:ascii="Tahoma" w:hAnsi="Tahoma" w:cs="Tahoma"/>
      <w:sz w:val="16"/>
      <w:szCs w:val="16"/>
      <w:lang w:val="en-US" w:eastAsia="en-US"/>
    </w:rPr>
  </w:style>
  <w:style w:type="paragraph" w:customStyle="1" w:styleId="p1">
    <w:name w:val="p1"/>
    <w:basedOn w:val="Normal"/>
    <w:rsid w:val="00496941"/>
    <w:rPr>
      <w:rFonts w:ascii="Calibri" w:hAnsi="Calibri"/>
      <w:sz w:val="17"/>
      <w:szCs w:val="17"/>
    </w:rPr>
  </w:style>
  <w:style w:type="character" w:customStyle="1" w:styleId="s1">
    <w:name w:val="s1"/>
    <w:rsid w:val="004969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45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shomang\Desktop\GEP%20Attendance%20Registers%20SMME_07032022\GEP%20Attendance%20Registers%20SMME_07032022\Attendance%20Register%20-%20Coop%20v2%20-%200703202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F37368B-3AF7-4BB4-BB34-972B2E864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Attendance Register - Coop v2 - 07032022</Template>
  <TotalTime>4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Private</Company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Palesa Shomang</dc:creator>
  <cp:keywords/>
  <cp:lastModifiedBy>Palesa Shomang</cp:lastModifiedBy>
  <cp:revision>1</cp:revision>
  <cp:lastPrinted>2017-10-03T12:58:00Z</cp:lastPrinted>
  <dcterms:created xsi:type="dcterms:W3CDTF">2022-06-03T08:32:00Z</dcterms:created>
  <dcterms:modified xsi:type="dcterms:W3CDTF">2022-06-03T08:36:00Z</dcterms:modified>
</cp:coreProperties>
</file>